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7EB" w:rsidRDefault="00A937EB" w:rsidP="00302AB2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ППО (вектор) черная 2" style="position:absolute;left:0;text-align:left;margin-left:205.5pt;margin-top:-10.45pt;width:57.75pt;height:76.5pt;z-index:251658240;visibility:visible">
            <v:imagedata r:id="rId5" o:title=""/>
            <w10:wrap type="square"/>
          </v:shape>
        </w:pict>
      </w:r>
    </w:p>
    <w:p w:rsidR="00A937EB" w:rsidRDefault="00A937EB" w:rsidP="00B9196E">
      <w:pPr>
        <w:tabs>
          <w:tab w:val="left" w:pos="994"/>
          <w:tab w:val="left" w:pos="3540"/>
        </w:tabs>
        <w:ind w:firstLine="624"/>
        <w:jc w:val="center"/>
        <w:rPr>
          <w:b/>
          <w:bCs/>
          <w:spacing w:val="-1"/>
          <w:sz w:val="28"/>
          <w:szCs w:val="28"/>
        </w:rPr>
      </w:pPr>
    </w:p>
    <w:p w:rsidR="00A937EB" w:rsidRPr="000B4871" w:rsidRDefault="00A937EB" w:rsidP="004C2F0C">
      <w:pPr>
        <w:jc w:val="center"/>
        <w:rPr>
          <w:b/>
          <w:bCs/>
          <w:sz w:val="36"/>
          <w:szCs w:val="36"/>
        </w:rPr>
      </w:pPr>
      <w:r w:rsidRPr="000B4871">
        <w:rPr>
          <w:b/>
          <w:bCs/>
          <w:sz w:val="36"/>
          <w:szCs w:val="36"/>
        </w:rPr>
        <w:t xml:space="preserve">                  </w:t>
      </w:r>
    </w:p>
    <w:p w:rsidR="00A937EB" w:rsidRDefault="00A937EB" w:rsidP="004C2F0C">
      <w:pPr>
        <w:jc w:val="center"/>
        <w:rPr>
          <w:b/>
          <w:bCs/>
          <w:sz w:val="36"/>
          <w:szCs w:val="36"/>
        </w:rPr>
      </w:pPr>
    </w:p>
    <w:p w:rsidR="00A937EB" w:rsidRPr="000B4871" w:rsidRDefault="00A937EB" w:rsidP="004C2F0C">
      <w:pPr>
        <w:jc w:val="center"/>
        <w:rPr>
          <w:b/>
          <w:bCs/>
          <w:sz w:val="36"/>
          <w:szCs w:val="36"/>
        </w:rPr>
      </w:pPr>
    </w:p>
    <w:p w:rsidR="00A937EB" w:rsidRPr="00384AF7" w:rsidRDefault="00A937EB" w:rsidP="004C2F0C">
      <w:pPr>
        <w:jc w:val="center"/>
        <w:rPr>
          <w:b/>
          <w:bCs/>
          <w:sz w:val="32"/>
          <w:szCs w:val="32"/>
        </w:rPr>
      </w:pPr>
      <w:r w:rsidRPr="00384AF7">
        <w:rPr>
          <w:b/>
          <w:bCs/>
          <w:sz w:val="32"/>
          <w:szCs w:val="32"/>
        </w:rPr>
        <w:t xml:space="preserve">АДМИНИСТРАЦИЯ </w:t>
      </w:r>
      <w:r>
        <w:rPr>
          <w:b/>
          <w:bCs/>
          <w:sz w:val="32"/>
          <w:szCs w:val="32"/>
        </w:rPr>
        <w:t>СУЛЯЕВСКОГО</w:t>
      </w:r>
      <w:r w:rsidRPr="00384AF7">
        <w:rPr>
          <w:b/>
          <w:bCs/>
          <w:sz w:val="32"/>
          <w:szCs w:val="32"/>
        </w:rPr>
        <w:t xml:space="preserve"> СЕЛЬСОВЕТА</w:t>
      </w:r>
    </w:p>
    <w:p w:rsidR="00A937EB" w:rsidRPr="00384AF7" w:rsidRDefault="00A937EB" w:rsidP="004C2F0C">
      <w:pPr>
        <w:ind w:left="-360"/>
        <w:jc w:val="center"/>
        <w:rPr>
          <w:b/>
          <w:bCs/>
          <w:sz w:val="32"/>
          <w:szCs w:val="32"/>
        </w:rPr>
      </w:pPr>
      <w:r w:rsidRPr="00384AF7">
        <w:rPr>
          <w:b/>
          <w:bCs/>
          <w:sz w:val="32"/>
          <w:szCs w:val="32"/>
        </w:rPr>
        <w:t>ЛОПАТИНСКОГО РАЙОНА ПЕНЗЕНСКОЙ ОБЛАСТИ</w:t>
      </w:r>
    </w:p>
    <w:p w:rsidR="00A937EB" w:rsidRPr="000B4871" w:rsidRDefault="00A937EB" w:rsidP="004C2F0C">
      <w:pPr>
        <w:jc w:val="center"/>
        <w:rPr>
          <w:sz w:val="36"/>
          <w:szCs w:val="36"/>
        </w:rPr>
      </w:pPr>
    </w:p>
    <w:p w:rsidR="00A937EB" w:rsidRDefault="00A937EB" w:rsidP="004C2F0C">
      <w:pPr>
        <w:jc w:val="center"/>
        <w:rPr>
          <w:b/>
          <w:bCs/>
          <w:sz w:val="28"/>
          <w:szCs w:val="28"/>
        </w:rPr>
      </w:pPr>
      <w:r w:rsidRPr="000B4871">
        <w:rPr>
          <w:b/>
          <w:bCs/>
          <w:sz w:val="28"/>
          <w:szCs w:val="28"/>
        </w:rPr>
        <w:t>ПОСТАНОВЛЕНИЕ</w:t>
      </w:r>
    </w:p>
    <w:p w:rsidR="00A937EB" w:rsidRPr="000B4871" w:rsidRDefault="00A937EB" w:rsidP="004C2F0C">
      <w:pPr>
        <w:jc w:val="center"/>
        <w:rPr>
          <w:b/>
          <w:bCs/>
          <w:sz w:val="28"/>
          <w:szCs w:val="28"/>
        </w:rPr>
      </w:pPr>
    </w:p>
    <w:p w:rsidR="00A937EB" w:rsidRPr="004C2F0C" w:rsidRDefault="00A937EB" w:rsidP="004C2F0C">
      <w:pPr>
        <w:jc w:val="center"/>
        <w:rPr>
          <w:sz w:val="28"/>
          <w:szCs w:val="28"/>
        </w:rPr>
      </w:pPr>
      <w:r>
        <w:rPr>
          <w:sz w:val="28"/>
          <w:szCs w:val="28"/>
        </w:rPr>
        <w:t>12</w:t>
      </w:r>
      <w:r w:rsidRPr="004C2F0C">
        <w:rPr>
          <w:sz w:val="28"/>
          <w:szCs w:val="28"/>
        </w:rPr>
        <w:t>.08.2016</w:t>
      </w:r>
      <w:r>
        <w:rPr>
          <w:sz w:val="28"/>
          <w:szCs w:val="28"/>
        </w:rPr>
        <w:t xml:space="preserve">           № 40</w:t>
      </w:r>
    </w:p>
    <w:p w:rsidR="00A937EB" w:rsidRPr="000B4871" w:rsidRDefault="00A937EB" w:rsidP="004C2F0C">
      <w:pPr>
        <w:jc w:val="center"/>
        <w:rPr>
          <w:sz w:val="28"/>
          <w:szCs w:val="28"/>
        </w:rPr>
      </w:pPr>
      <w:r w:rsidRPr="000B4871">
        <w:rPr>
          <w:sz w:val="28"/>
          <w:szCs w:val="28"/>
        </w:rPr>
        <w:t>с.</w:t>
      </w:r>
      <w:r>
        <w:rPr>
          <w:sz w:val="28"/>
          <w:szCs w:val="28"/>
        </w:rPr>
        <w:t xml:space="preserve"> Суляевка</w:t>
      </w:r>
    </w:p>
    <w:p w:rsidR="00A937EB" w:rsidRDefault="00A937EB" w:rsidP="00B9196E">
      <w:pPr>
        <w:tabs>
          <w:tab w:val="left" w:pos="994"/>
          <w:tab w:val="left" w:pos="3540"/>
        </w:tabs>
        <w:ind w:firstLine="624"/>
        <w:jc w:val="center"/>
        <w:rPr>
          <w:b/>
          <w:bCs/>
          <w:spacing w:val="-1"/>
          <w:sz w:val="28"/>
          <w:szCs w:val="28"/>
        </w:rPr>
      </w:pPr>
    </w:p>
    <w:p w:rsidR="00A937EB" w:rsidRDefault="00A937EB" w:rsidP="00B9196E">
      <w:pPr>
        <w:tabs>
          <w:tab w:val="left" w:pos="994"/>
          <w:tab w:val="left" w:pos="3540"/>
        </w:tabs>
        <w:ind w:firstLine="624"/>
        <w:jc w:val="center"/>
        <w:rPr>
          <w:b/>
          <w:bCs/>
          <w:spacing w:val="-1"/>
          <w:sz w:val="28"/>
          <w:szCs w:val="28"/>
        </w:rPr>
      </w:pPr>
    </w:p>
    <w:p w:rsidR="00A937EB" w:rsidRPr="00FA70D9" w:rsidRDefault="00A937EB" w:rsidP="00B9196E">
      <w:pPr>
        <w:tabs>
          <w:tab w:val="left" w:pos="994"/>
          <w:tab w:val="left" w:pos="3540"/>
        </w:tabs>
        <w:ind w:firstLine="624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О подготовке проекта </w:t>
      </w:r>
      <w:r w:rsidRPr="00FA70D9">
        <w:rPr>
          <w:b/>
          <w:bCs/>
          <w:spacing w:val="-1"/>
          <w:sz w:val="28"/>
          <w:szCs w:val="28"/>
        </w:rPr>
        <w:t xml:space="preserve">Правил землепользования и застройки муниципального образования </w:t>
      </w:r>
      <w:r>
        <w:rPr>
          <w:b/>
          <w:bCs/>
          <w:spacing w:val="-1"/>
          <w:sz w:val="28"/>
          <w:szCs w:val="28"/>
        </w:rPr>
        <w:t>Суляевский</w:t>
      </w:r>
      <w:r w:rsidRPr="00FA70D9">
        <w:rPr>
          <w:b/>
          <w:bCs/>
          <w:spacing w:val="-1"/>
          <w:sz w:val="28"/>
          <w:szCs w:val="28"/>
        </w:rPr>
        <w:t xml:space="preserve">  сельсовет Лопатинского района Пензенской области </w:t>
      </w:r>
    </w:p>
    <w:p w:rsidR="00A937EB" w:rsidRDefault="00A937EB" w:rsidP="00B9196E">
      <w:pPr>
        <w:tabs>
          <w:tab w:val="left" w:pos="994"/>
          <w:tab w:val="left" w:pos="3540"/>
        </w:tabs>
        <w:ind w:firstLine="624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A937EB" w:rsidRDefault="00A937EB" w:rsidP="00086351">
      <w:pPr>
        <w:shd w:val="clear" w:color="auto" w:fill="FFFFFF"/>
        <w:jc w:val="both"/>
        <w:rPr>
          <w:kern w:val="2"/>
          <w:sz w:val="28"/>
          <w:szCs w:val="28"/>
        </w:rPr>
      </w:pPr>
      <w:r w:rsidRPr="0008635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В соответствии со </w:t>
      </w:r>
      <w:r w:rsidRPr="00086351">
        <w:rPr>
          <w:sz w:val="28"/>
          <w:szCs w:val="28"/>
        </w:rPr>
        <w:t>ст.</w:t>
      </w:r>
      <w:r>
        <w:rPr>
          <w:sz w:val="28"/>
          <w:szCs w:val="28"/>
        </w:rPr>
        <w:t xml:space="preserve"> </w:t>
      </w:r>
      <w:r w:rsidRPr="00086351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Pr="00086351">
        <w:rPr>
          <w:sz w:val="28"/>
          <w:szCs w:val="28"/>
        </w:rPr>
        <w:t>Градостроительного кодекса Российской Федерации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с последующими изменениями)</w:t>
      </w:r>
      <w:r w:rsidRPr="00086351">
        <w:rPr>
          <w:sz w:val="28"/>
          <w:szCs w:val="28"/>
        </w:rPr>
        <w:t xml:space="preserve">, </w:t>
      </w:r>
      <w:bookmarkStart w:id="0" w:name="sub_30014"/>
      <w:r w:rsidRPr="00086351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с последующими изменениями)</w:t>
      </w:r>
      <w:r>
        <w:rPr>
          <w:sz w:val="28"/>
          <w:szCs w:val="28"/>
        </w:rPr>
        <w:t xml:space="preserve">, </w:t>
      </w:r>
      <w:r w:rsidRPr="00086351">
        <w:rPr>
          <w:sz w:val="28"/>
          <w:szCs w:val="28"/>
        </w:rPr>
        <w:t>Приказ</w:t>
      </w:r>
      <w:r>
        <w:rPr>
          <w:sz w:val="28"/>
          <w:szCs w:val="28"/>
        </w:rPr>
        <w:t xml:space="preserve">ом </w:t>
      </w:r>
      <w:r w:rsidRPr="00086351">
        <w:rPr>
          <w:sz w:val="28"/>
          <w:szCs w:val="28"/>
        </w:rPr>
        <w:t>Министерства</w:t>
      </w:r>
      <w:r>
        <w:rPr>
          <w:sz w:val="28"/>
          <w:szCs w:val="28"/>
        </w:rPr>
        <w:t xml:space="preserve"> </w:t>
      </w:r>
      <w:r w:rsidRPr="00086351">
        <w:rPr>
          <w:sz w:val="28"/>
          <w:szCs w:val="28"/>
        </w:rPr>
        <w:t>экономического</w:t>
      </w:r>
      <w:r>
        <w:rPr>
          <w:sz w:val="28"/>
          <w:szCs w:val="28"/>
        </w:rPr>
        <w:t xml:space="preserve"> </w:t>
      </w:r>
      <w:r w:rsidRPr="00086351">
        <w:rPr>
          <w:sz w:val="28"/>
          <w:szCs w:val="28"/>
        </w:rPr>
        <w:t xml:space="preserve"> развития Р</w:t>
      </w:r>
      <w:r>
        <w:rPr>
          <w:sz w:val="28"/>
          <w:szCs w:val="28"/>
        </w:rPr>
        <w:t>оссии</w:t>
      </w:r>
      <w:r w:rsidRPr="00086351">
        <w:rPr>
          <w:sz w:val="28"/>
          <w:szCs w:val="28"/>
        </w:rPr>
        <w:t xml:space="preserve"> от </w:t>
      </w:r>
      <w:r>
        <w:rPr>
          <w:sz w:val="28"/>
          <w:szCs w:val="28"/>
        </w:rPr>
        <w:t>0</w:t>
      </w:r>
      <w:r w:rsidRPr="00086351">
        <w:rPr>
          <w:sz w:val="28"/>
          <w:szCs w:val="28"/>
        </w:rPr>
        <w:t>1</w:t>
      </w:r>
      <w:r>
        <w:rPr>
          <w:sz w:val="28"/>
          <w:szCs w:val="28"/>
        </w:rPr>
        <w:t>.09.</w:t>
      </w:r>
      <w:r w:rsidRPr="00086351">
        <w:rPr>
          <w:sz w:val="28"/>
          <w:szCs w:val="28"/>
        </w:rPr>
        <w:t>2014 </w:t>
      </w:r>
      <w:r>
        <w:rPr>
          <w:sz w:val="28"/>
          <w:szCs w:val="28"/>
        </w:rPr>
        <w:t>№</w:t>
      </w:r>
      <w:r w:rsidRPr="00086351">
        <w:rPr>
          <w:sz w:val="28"/>
          <w:szCs w:val="28"/>
        </w:rPr>
        <w:t xml:space="preserve"> 540 </w:t>
      </w:r>
      <w:r>
        <w:rPr>
          <w:sz w:val="28"/>
          <w:szCs w:val="28"/>
        </w:rPr>
        <w:t>«</w:t>
      </w:r>
      <w:r w:rsidRPr="00086351">
        <w:rPr>
          <w:sz w:val="28"/>
          <w:szCs w:val="28"/>
        </w:rPr>
        <w:t>Об утверждении классификатора видов разрешенного использования земельных участков</w:t>
      </w:r>
      <w:r>
        <w:rPr>
          <w:sz w:val="28"/>
          <w:szCs w:val="28"/>
        </w:rPr>
        <w:t>» (</w:t>
      </w:r>
      <w:r>
        <w:rPr>
          <w:color w:val="000000"/>
          <w:sz w:val="28"/>
          <w:szCs w:val="28"/>
        </w:rPr>
        <w:t>с последующими изменениями)</w:t>
      </w:r>
      <w:r>
        <w:rPr>
          <w:sz w:val="28"/>
          <w:szCs w:val="28"/>
        </w:rPr>
        <w:t>, руководствуясь</w:t>
      </w:r>
      <w:r>
        <w:rPr>
          <w:kern w:val="2"/>
          <w:sz w:val="28"/>
          <w:szCs w:val="28"/>
        </w:rPr>
        <w:t xml:space="preserve"> Уставом</w:t>
      </w:r>
      <w:r w:rsidRPr="00086351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 Суляевского </w:t>
      </w:r>
      <w:r w:rsidRPr="00086351">
        <w:rPr>
          <w:kern w:val="2"/>
          <w:sz w:val="28"/>
          <w:szCs w:val="28"/>
        </w:rPr>
        <w:t xml:space="preserve">сельсовета  </w:t>
      </w:r>
      <w:r>
        <w:rPr>
          <w:kern w:val="2"/>
          <w:sz w:val="28"/>
          <w:szCs w:val="28"/>
        </w:rPr>
        <w:t xml:space="preserve">Лопатинского района </w:t>
      </w:r>
      <w:r w:rsidRPr="00086351">
        <w:rPr>
          <w:kern w:val="2"/>
          <w:sz w:val="28"/>
          <w:szCs w:val="28"/>
        </w:rPr>
        <w:t>Пензенской области</w:t>
      </w:r>
      <w:r w:rsidRPr="006774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 последующими изменениями)</w:t>
      </w:r>
      <w:r w:rsidRPr="00086351">
        <w:rPr>
          <w:kern w:val="2"/>
          <w:sz w:val="28"/>
          <w:szCs w:val="28"/>
        </w:rPr>
        <w:t>,</w:t>
      </w:r>
    </w:p>
    <w:p w:rsidR="00A937EB" w:rsidRPr="00086351" w:rsidRDefault="00A937EB" w:rsidP="00086351">
      <w:pPr>
        <w:shd w:val="clear" w:color="auto" w:fill="FFFFFF"/>
        <w:jc w:val="both"/>
        <w:rPr>
          <w:kern w:val="2"/>
          <w:sz w:val="28"/>
          <w:szCs w:val="28"/>
        </w:rPr>
      </w:pPr>
    </w:p>
    <w:bookmarkEnd w:id="0"/>
    <w:p w:rsidR="00A937EB" w:rsidRDefault="00A937EB" w:rsidP="00E848C0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086351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Суляевского</w:t>
      </w:r>
      <w:r w:rsidRPr="000863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Лопатинского района</w:t>
      </w:r>
    </w:p>
    <w:p w:rsidR="00A937EB" w:rsidRDefault="00A937EB" w:rsidP="00E848C0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Пензенской области </w:t>
      </w:r>
      <w:r w:rsidRPr="00086351">
        <w:rPr>
          <w:sz w:val="28"/>
          <w:szCs w:val="28"/>
        </w:rPr>
        <w:t>постановляет:</w:t>
      </w:r>
    </w:p>
    <w:p w:rsidR="00A937EB" w:rsidRPr="00086351" w:rsidRDefault="00A937EB" w:rsidP="00E848C0">
      <w:pPr>
        <w:pStyle w:val="Heading1"/>
        <w:spacing w:before="0" w:beforeAutospacing="0" w:after="0" w:afterAutospacing="0"/>
        <w:jc w:val="center"/>
        <w:rPr>
          <w:sz w:val="28"/>
          <w:szCs w:val="28"/>
        </w:rPr>
      </w:pPr>
    </w:p>
    <w:p w:rsidR="00A937EB" w:rsidRPr="002F09F8" w:rsidRDefault="00A937EB" w:rsidP="00B445D3">
      <w:pPr>
        <w:tabs>
          <w:tab w:val="left" w:pos="994"/>
          <w:tab w:val="left" w:pos="3540"/>
        </w:tabs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   </w:t>
      </w:r>
      <w:r w:rsidRPr="00086351">
        <w:rPr>
          <w:rStyle w:val="FontStyle14"/>
          <w:sz w:val="28"/>
          <w:szCs w:val="28"/>
        </w:rPr>
        <w:t>1.</w:t>
      </w:r>
      <w:r>
        <w:rPr>
          <w:rStyle w:val="FontStyle14"/>
          <w:sz w:val="28"/>
          <w:szCs w:val="28"/>
        </w:rPr>
        <w:t xml:space="preserve"> </w:t>
      </w:r>
      <w:r w:rsidRPr="00086351">
        <w:rPr>
          <w:rStyle w:val="FontStyle14"/>
          <w:sz w:val="28"/>
          <w:szCs w:val="28"/>
        </w:rPr>
        <w:t>Подготовить проект</w:t>
      </w:r>
      <w:r>
        <w:rPr>
          <w:rStyle w:val="FontStyle14"/>
          <w:sz w:val="28"/>
          <w:szCs w:val="28"/>
        </w:rPr>
        <w:t xml:space="preserve"> </w:t>
      </w:r>
      <w:r w:rsidRPr="002F09F8">
        <w:rPr>
          <w:rStyle w:val="FontStyle14"/>
          <w:sz w:val="28"/>
          <w:szCs w:val="28"/>
        </w:rPr>
        <w:t xml:space="preserve">Правил землепользования и застройки территории муниципального образования </w:t>
      </w:r>
      <w:r>
        <w:rPr>
          <w:rStyle w:val="FontStyle14"/>
          <w:sz w:val="28"/>
          <w:szCs w:val="28"/>
        </w:rPr>
        <w:t>Суляевский</w:t>
      </w:r>
      <w:r w:rsidRPr="002F09F8">
        <w:rPr>
          <w:rStyle w:val="FontStyle14"/>
          <w:sz w:val="28"/>
          <w:szCs w:val="28"/>
        </w:rPr>
        <w:t xml:space="preserve">  сельсовет Лопатинского района Пензенской области.</w:t>
      </w:r>
    </w:p>
    <w:p w:rsidR="00A937EB" w:rsidRPr="00B445D3" w:rsidRDefault="00A937EB" w:rsidP="00B445D3">
      <w:pPr>
        <w:tabs>
          <w:tab w:val="left" w:pos="994"/>
          <w:tab w:val="left" w:pos="3540"/>
        </w:tabs>
        <w:jc w:val="both"/>
        <w:rPr>
          <w:color w:val="000000"/>
          <w:spacing w:val="-6"/>
          <w:sz w:val="28"/>
          <w:szCs w:val="28"/>
        </w:rPr>
      </w:pPr>
      <w:r w:rsidRPr="002F09F8">
        <w:rPr>
          <w:rStyle w:val="FontStyle14"/>
          <w:sz w:val="28"/>
          <w:szCs w:val="28"/>
        </w:rPr>
        <w:t xml:space="preserve">    2.  Установить этапы градостроительного зонирования</w:t>
      </w:r>
      <w:r>
        <w:rPr>
          <w:kern w:val="2"/>
          <w:sz w:val="28"/>
          <w:szCs w:val="28"/>
        </w:rPr>
        <w:t>:</w:t>
      </w:r>
    </w:p>
    <w:p w:rsidR="00A937EB" w:rsidRDefault="00A937EB" w:rsidP="00B445D3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Первый этап- установление границ укрупненных зон на основе документов территориального планирования;</w:t>
      </w:r>
    </w:p>
    <w:p w:rsidR="00A937EB" w:rsidRPr="002F09F8" w:rsidRDefault="00A937EB" w:rsidP="00B445D3">
      <w:pPr>
        <w:jc w:val="both"/>
        <w:rPr>
          <w:kern w:val="1"/>
          <w:sz w:val="28"/>
          <w:szCs w:val="28"/>
        </w:rPr>
      </w:pPr>
      <w:r>
        <w:rPr>
          <w:kern w:val="2"/>
          <w:sz w:val="28"/>
          <w:szCs w:val="28"/>
        </w:rPr>
        <w:t>Второй этап – установление границ территориальных зон внутри границ укрупненных зон</w:t>
      </w:r>
      <w:r w:rsidRPr="002F09F8">
        <w:rPr>
          <w:kern w:val="1"/>
          <w:sz w:val="28"/>
          <w:szCs w:val="28"/>
        </w:rPr>
        <w:t>.</w:t>
      </w:r>
    </w:p>
    <w:p w:rsidR="00A937EB" w:rsidRDefault="00A937EB" w:rsidP="005A053F">
      <w:pPr>
        <w:jc w:val="both"/>
        <w:rPr>
          <w:kern w:val="1"/>
          <w:sz w:val="28"/>
          <w:szCs w:val="28"/>
        </w:rPr>
      </w:pPr>
      <w:r w:rsidRPr="002F09F8">
        <w:rPr>
          <w:kern w:val="1"/>
          <w:sz w:val="28"/>
          <w:szCs w:val="28"/>
        </w:rPr>
        <w:t xml:space="preserve">    3. </w:t>
      </w:r>
      <w:r>
        <w:rPr>
          <w:kern w:val="1"/>
          <w:sz w:val="28"/>
          <w:szCs w:val="28"/>
        </w:rPr>
        <w:t xml:space="preserve">Создать комиссию по разработке проекта Правил землепользования и застройки </w:t>
      </w:r>
      <w:r w:rsidRPr="002F09F8">
        <w:rPr>
          <w:kern w:val="1"/>
          <w:sz w:val="28"/>
          <w:szCs w:val="28"/>
        </w:rPr>
        <w:t xml:space="preserve">муниципального образования </w:t>
      </w:r>
      <w:r>
        <w:rPr>
          <w:kern w:val="1"/>
          <w:sz w:val="28"/>
          <w:szCs w:val="28"/>
        </w:rPr>
        <w:t>Суляевский</w:t>
      </w:r>
      <w:r w:rsidRPr="002F09F8">
        <w:rPr>
          <w:kern w:val="1"/>
          <w:sz w:val="28"/>
          <w:szCs w:val="28"/>
        </w:rPr>
        <w:t xml:space="preserve">  сельсовет</w:t>
      </w:r>
      <w:r>
        <w:rPr>
          <w:kern w:val="1"/>
          <w:sz w:val="28"/>
          <w:szCs w:val="28"/>
        </w:rPr>
        <w:t xml:space="preserve"> Лопатинского района</w:t>
      </w:r>
      <w:r w:rsidRPr="000F4381">
        <w:rPr>
          <w:kern w:val="1"/>
          <w:sz w:val="28"/>
          <w:szCs w:val="28"/>
        </w:rPr>
        <w:t xml:space="preserve">  Пензенской области</w:t>
      </w:r>
      <w:r>
        <w:rPr>
          <w:kern w:val="1"/>
          <w:sz w:val="28"/>
          <w:szCs w:val="28"/>
        </w:rPr>
        <w:t xml:space="preserve">   и утвердить ее состав, согласно приложению 1.</w:t>
      </w:r>
    </w:p>
    <w:p w:rsidR="00A937EB" w:rsidRDefault="00A937EB" w:rsidP="00E20277">
      <w:pPr>
        <w:jc w:val="both"/>
        <w:rPr>
          <w:kern w:val="1"/>
          <w:sz w:val="28"/>
          <w:szCs w:val="28"/>
        </w:rPr>
      </w:pPr>
      <w:r w:rsidRPr="002F09F8">
        <w:rPr>
          <w:kern w:val="1"/>
          <w:sz w:val="28"/>
          <w:szCs w:val="28"/>
        </w:rPr>
        <w:t xml:space="preserve">    4. Утвердить Положение о комиссии по разработке проекта Правил землепользования и застройки муниципального образования </w:t>
      </w:r>
      <w:r>
        <w:rPr>
          <w:kern w:val="1"/>
          <w:sz w:val="28"/>
          <w:szCs w:val="28"/>
        </w:rPr>
        <w:t>Суляевский</w:t>
      </w:r>
      <w:r w:rsidRPr="002F09F8">
        <w:rPr>
          <w:kern w:val="1"/>
          <w:sz w:val="28"/>
          <w:szCs w:val="28"/>
        </w:rPr>
        <w:t xml:space="preserve">  сельсовет</w:t>
      </w:r>
      <w:r w:rsidRPr="000F4381">
        <w:rPr>
          <w:kern w:val="1"/>
          <w:sz w:val="28"/>
          <w:szCs w:val="28"/>
        </w:rPr>
        <w:t xml:space="preserve">   </w:t>
      </w:r>
      <w:r>
        <w:rPr>
          <w:kern w:val="1"/>
          <w:sz w:val="28"/>
          <w:szCs w:val="28"/>
        </w:rPr>
        <w:t>Лопатинского района</w:t>
      </w:r>
      <w:r w:rsidRPr="000F4381">
        <w:rPr>
          <w:kern w:val="1"/>
          <w:sz w:val="28"/>
          <w:szCs w:val="28"/>
        </w:rPr>
        <w:t xml:space="preserve">  Пензенской области</w:t>
      </w:r>
      <w:r>
        <w:rPr>
          <w:kern w:val="1"/>
          <w:sz w:val="28"/>
          <w:szCs w:val="28"/>
        </w:rPr>
        <w:t>, согласно приложению 2.</w:t>
      </w:r>
    </w:p>
    <w:p w:rsidR="00A937EB" w:rsidRPr="002F09F8" w:rsidRDefault="00A937EB" w:rsidP="00E202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Утвердить порядок работы комиссии и сроки  мероприятий по подготовке проекта Правил землепользования и застройки </w:t>
      </w:r>
      <w:r w:rsidRPr="002F09F8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Суляевский</w:t>
      </w:r>
      <w:r w:rsidRPr="002F09F8">
        <w:rPr>
          <w:sz w:val="28"/>
          <w:szCs w:val="28"/>
        </w:rPr>
        <w:t xml:space="preserve">  сельсовет </w:t>
      </w:r>
      <w:r>
        <w:rPr>
          <w:sz w:val="28"/>
          <w:szCs w:val="28"/>
        </w:rPr>
        <w:t>Пензенской области</w:t>
      </w:r>
      <w:r w:rsidRPr="002F09F8">
        <w:rPr>
          <w:sz w:val="28"/>
          <w:szCs w:val="28"/>
        </w:rPr>
        <w:t>, согласно приложению 3.</w:t>
      </w:r>
    </w:p>
    <w:p w:rsidR="00A937EB" w:rsidRPr="00ED2F19" w:rsidRDefault="00A937EB" w:rsidP="00ED2F19">
      <w:pPr>
        <w:shd w:val="clear" w:color="auto" w:fill="FFFFFF"/>
        <w:tabs>
          <w:tab w:val="left" w:pos="994"/>
        </w:tabs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 xml:space="preserve">   6. Настоящее постановление опубликовать в информационном бюллетене «Суляевский вестник»</w:t>
      </w:r>
      <w:r w:rsidRPr="00983444">
        <w:rPr>
          <w:color w:val="000000"/>
          <w:spacing w:val="-6"/>
          <w:sz w:val="27"/>
          <w:szCs w:val="27"/>
        </w:rPr>
        <w:t xml:space="preserve"> </w:t>
      </w:r>
      <w:r w:rsidRPr="00ED2F19">
        <w:rPr>
          <w:color w:val="000000"/>
          <w:spacing w:val="-6"/>
          <w:sz w:val="28"/>
          <w:szCs w:val="28"/>
        </w:rPr>
        <w:t xml:space="preserve">не позднее  десяти дней с момента подписания настоящего постановления и разместить на официальном сайте администрации </w:t>
      </w:r>
      <w:r>
        <w:rPr>
          <w:color w:val="000000"/>
          <w:spacing w:val="-6"/>
          <w:sz w:val="28"/>
          <w:szCs w:val="28"/>
        </w:rPr>
        <w:t>Суляевского</w:t>
      </w:r>
      <w:r w:rsidRPr="00ED2F19">
        <w:rPr>
          <w:color w:val="000000"/>
          <w:spacing w:val="-6"/>
          <w:sz w:val="28"/>
          <w:szCs w:val="28"/>
        </w:rPr>
        <w:t xml:space="preserve">  сельсовета</w:t>
      </w:r>
      <w:r>
        <w:rPr>
          <w:color w:val="000000"/>
          <w:spacing w:val="-6"/>
          <w:sz w:val="28"/>
          <w:szCs w:val="28"/>
        </w:rPr>
        <w:t xml:space="preserve"> Лопатинского района Пензенской области в информационно-коммуникационной системе «Интернет»</w:t>
      </w:r>
      <w:r w:rsidRPr="00ED2F19">
        <w:rPr>
          <w:color w:val="000000"/>
          <w:spacing w:val="-6"/>
          <w:sz w:val="28"/>
          <w:szCs w:val="28"/>
        </w:rPr>
        <w:t>.</w:t>
      </w:r>
    </w:p>
    <w:p w:rsidR="00A937EB" w:rsidRDefault="00A937EB" w:rsidP="005A05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 Контроль за  исполнением настоящего постановления возложить на главу администрации Суляевского сельсовета Лопатинского района Пензенской области.</w:t>
      </w:r>
    </w:p>
    <w:p w:rsidR="00A937EB" w:rsidRDefault="00A937EB" w:rsidP="00086351">
      <w:pPr>
        <w:ind w:firstLine="709"/>
        <w:jc w:val="both"/>
        <w:rPr>
          <w:sz w:val="28"/>
          <w:szCs w:val="28"/>
        </w:rPr>
      </w:pPr>
    </w:p>
    <w:p w:rsidR="00A937EB" w:rsidRDefault="00A937EB" w:rsidP="00086351">
      <w:pPr>
        <w:ind w:firstLine="709"/>
        <w:jc w:val="both"/>
        <w:rPr>
          <w:sz w:val="28"/>
          <w:szCs w:val="28"/>
        </w:rPr>
      </w:pPr>
    </w:p>
    <w:p w:rsidR="00A937EB" w:rsidRDefault="00A937EB" w:rsidP="00086351">
      <w:pPr>
        <w:rPr>
          <w:sz w:val="28"/>
          <w:szCs w:val="28"/>
        </w:rPr>
      </w:pPr>
      <w:r>
        <w:rPr>
          <w:sz w:val="28"/>
          <w:szCs w:val="28"/>
        </w:rPr>
        <w:t xml:space="preserve">Глава  администрации </w:t>
      </w:r>
    </w:p>
    <w:p w:rsidR="00A937EB" w:rsidRDefault="00A937EB" w:rsidP="00086351">
      <w:pPr>
        <w:rPr>
          <w:sz w:val="28"/>
          <w:szCs w:val="28"/>
        </w:rPr>
      </w:pPr>
      <w:r>
        <w:rPr>
          <w:sz w:val="28"/>
          <w:szCs w:val="28"/>
        </w:rPr>
        <w:t xml:space="preserve">Суляевского  сельсовета </w:t>
      </w:r>
    </w:p>
    <w:p w:rsidR="00A937EB" w:rsidRDefault="00A937EB" w:rsidP="00086351">
      <w:pPr>
        <w:rPr>
          <w:sz w:val="28"/>
          <w:szCs w:val="28"/>
        </w:rPr>
      </w:pPr>
      <w:r>
        <w:rPr>
          <w:sz w:val="28"/>
          <w:szCs w:val="28"/>
        </w:rPr>
        <w:t>Лопатинского района</w:t>
      </w:r>
    </w:p>
    <w:p w:rsidR="00A937EB" w:rsidRDefault="00A937EB" w:rsidP="00086351">
      <w:pPr>
        <w:rPr>
          <w:sz w:val="28"/>
          <w:szCs w:val="28"/>
        </w:rPr>
      </w:pPr>
      <w:r>
        <w:rPr>
          <w:sz w:val="28"/>
          <w:szCs w:val="28"/>
        </w:rPr>
        <w:t>Пензенской области                                                                         Р.Р.Надыршин</w:t>
      </w:r>
    </w:p>
    <w:p w:rsidR="00A937EB" w:rsidRDefault="00A937EB" w:rsidP="0008635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A937EB" w:rsidRDefault="00A937EB" w:rsidP="0008635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086351">
      <w:pPr>
        <w:jc w:val="right"/>
        <w:rPr>
          <w:sz w:val="28"/>
          <w:szCs w:val="28"/>
        </w:rPr>
      </w:pPr>
    </w:p>
    <w:p w:rsidR="00A937EB" w:rsidRDefault="00A937EB" w:rsidP="00F96E64">
      <w:pPr>
        <w:rPr>
          <w:sz w:val="28"/>
          <w:szCs w:val="28"/>
        </w:rPr>
      </w:pPr>
    </w:p>
    <w:p w:rsidR="00A937EB" w:rsidRDefault="00A937EB" w:rsidP="00F96E64">
      <w:pPr>
        <w:rPr>
          <w:sz w:val="28"/>
          <w:szCs w:val="28"/>
        </w:rPr>
      </w:pPr>
    </w:p>
    <w:p w:rsidR="00A937EB" w:rsidRPr="005A053F" w:rsidRDefault="00A937EB" w:rsidP="00086351">
      <w:pPr>
        <w:jc w:val="right"/>
        <w:rPr>
          <w:sz w:val="22"/>
          <w:szCs w:val="22"/>
        </w:rPr>
      </w:pPr>
      <w:r w:rsidRPr="00E23501">
        <w:t xml:space="preserve">  </w:t>
      </w:r>
      <w:r w:rsidRPr="005A053F">
        <w:rPr>
          <w:sz w:val="22"/>
          <w:szCs w:val="22"/>
        </w:rPr>
        <w:t>Приложение   1</w:t>
      </w:r>
    </w:p>
    <w:p w:rsidR="00A937EB" w:rsidRPr="005A053F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                 к п</w:t>
      </w:r>
      <w:r w:rsidRPr="005A053F">
        <w:rPr>
          <w:sz w:val="22"/>
          <w:szCs w:val="22"/>
        </w:rPr>
        <w:t>остановлению</w:t>
      </w:r>
    </w:p>
    <w:p w:rsidR="00A937EB" w:rsidRPr="005A053F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                                             администрации</w:t>
      </w:r>
    </w:p>
    <w:p w:rsidR="00A937EB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sz w:val="22"/>
          <w:szCs w:val="22"/>
        </w:rPr>
        <w:t>Суляевского</w:t>
      </w:r>
      <w:r w:rsidRPr="005A053F">
        <w:rPr>
          <w:sz w:val="22"/>
          <w:szCs w:val="22"/>
        </w:rPr>
        <w:t xml:space="preserve"> сельсовета</w:t>
      </w:r>
    </w:p>
    <w:p w:rsidR="00A937EB" w:rsidRDefault="00A937EB" w:rsidP="00FA70D9">
      <w:pPr>
        <w:jc w:val="right"/>
        <w:rPr>
          <w:kern w:val="1"/>
          <w:sz w:val="22"/>
          <w:szCs w:val="22"/>
        </w:rPr>
      </w:pPr>
      <w:r>
        <w:rPr>
          <w:kern w:val="1"/>
          <w:sz w:val="22"/>
          <w:szCs w:val="22"/>
        </w:rPr>
        <w:t xml:space="preserve">Лопатинского района </w:t>
      </w:r>
    </w:p>
    <w:p w:rsidR="00A937EB" w:rsidRPr="005A053F" w:rsidRDefault="00A937EB" w:rsidP="00FA70D9">
      <w:pPr>
        <w:jc w:val="right"/>
        <w:rPr>
          <w:kern w:val="1"/>
          <w:sz w:val="22"/>
          <w:szCs w:val="22"/>
        </w:rPr>
      </w:pPr>
      <w:r>
        <w:rPr>
          <w:kern w:val="1"/>
          <w:sz w:val="22"/>
          <w:szCs w:val="22"/>
        </w:rPr>
        <w:t>Пензенской области</w:t>
      </w:r>
    </w:p>
    <w:p w:rsidR="00A937EB" w:rsidRPr="005A053F" w:rsidRDefault="00A937EB" w:rsidP="00086351">
      <w:pPr>
        <w:jc w:val="right"/>
        <w:rPr>
          <w:sz w:val="22"/>
          <w:szCs w:val="22"/>
        </w:rPr>
      </w:pPr>
    </w:p>
    <w:p w:rsidR="00A937EB" w:rsidRPr="005A053F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                                            от </w:t>
      </w:r>
      <w:r>
        <w:rPr>
          <w:sz w:val="22"/>
          <w:szCs w:val="22"/>
        </w:rPr>
        <w:t xml:space="preserve">  12.08.2016  </w:t>
      </w:r>
      <w:r w:rsidRPr="005A053F">
        <w:rPr>
          <w:sz w:val="22"/>
          <w:szCs w:val="22"/>
        </w:rPr>
        <w:t xml:space="preserve">№ </w:t>
      </w:r>
      <w:r>
        <w:rPr>
          <w:sz w:val="22"/>
          <w:szCs w:val="22"/>
        </w:rPr>
        <w:t>40</w:t>
      </w:r>
    </w:p>
    <w:p w:rsidR="00A937EB" w:rsidRDefault="00A937EB" w:rsidP="00086351">
      <w:pPr>
        <w:jc w:val="right"/>
      </w:pPr>
    </w:p>
    <w:p w:rsidR="00A937EB" w:rsidRDefault="00A937EB" w:rsidP="000863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</w:t>
      </w:r>
    </w:p>
    <w:p w:rsidR="00A937EB" w:rsidRPr="005D2642" w:rsidRDefault="00A937EB" w:rsidP="00086351">
      <w:pPr>
        <w:pStyle w:val="Heading4"/>
        <w:jc w:val="center"/>
        <w:rPr>
          <w:kern w:val="1"/>
        </w:rPr>
      </w:pPr>
      <w:r w:rsidRPr="005D2642">
        <w:t xml:space="preserve">комиссии по разработке проекта Правил  землепользования и застройки </w:t>
      </w:r>
      <w:r w:rsidRPr="00FA70D9">
        <w:t xml:space="preserve">муниципального образования </w:t>
      </w:r>
      <w:r>
        <w:t>Суляевский</w:t>
      </w:r>
      <w:r w:rsidRPr="00FA70D9">
        <w:t xml:space="preserve">  сельсовет Лопатинского района</w:t>
      </w:r>
      <w:r w:rsidRPr="005D2642">
        <w:rPr>
          <w:kern w:val="1"/>
        </w:rPr>
        <w:t xml:space="preserve">  Пензенской области</w:t>
      </w:r>
      <w:r>
        <w:rPr>
          <w:kern w:val="1"/>
        </w:rPr>
        <w:t xml:space="preserve"> </w:t>
      </w:r>
    </w:p>
    <w:p w:rsidR="00A937EB" w:rsidRDefault="00A937EB" w:rsidP="00086351">
      <w:pPr>
        <w:rPr>
          <w:sz w:val="28"/>
          <w:szCs w:val="28"/>
        </w:rPr>
      </w:pPr>
    </w:p>
    <w:p w:rsidR="00A937EB" w:rsidRDefault="00A937EB" w:rsidP="00A0187A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Надыршин Равиль Рифатович</w:t>
      </w:r>
      <w:r w:rsidRPr="00A0187A">
        <w:rPr>
          <w:sz w:val="28"/>
          <w:szCs w:val="28"/>
        </w:rPr>
        <w:t xml:space="preserve">  – глава администрации </w:t>
      </w:r>
      <w:r>
        <w:rPr>
          <w:sz w:val="28"/>
          <w:szCs w:val="28"/>
        </w:rPr>
        <w:t>Суляевского</w:t>
      </w:r>
      <w:r w:rsidRPr="00A0187A">
        <w:rPr>
          <w:sz w:val="28"/>
          <w:szCs w:val="28"/>
        </w:rPr>
        <w:t xml:space="preserve"> сельсовета Лопатинского района Пензенской области (председатель);</w:t>
      </w:r>
    </w:p>
    <w:p w:rsidR="00A937EB" w:rsidRDefault="00A937EB" w:rsidP="00A0187A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Худайбердина Марьям Зякиевна</w:t>
      </w:r>
      <w:r w:rsidRPr="00A0187A">
        <w:rPr>
          <w:sz w:val="28"/>
          <w:szCs w:val="28"/>
        </w:rPr>
        <w:t xml:space="preserve"> – специалист администрации </w:t>
      </w:r>
      <w:r>
        <w:rPr>
          <w:sz w:val="28"/>
          <w:szCs w:val="28"/>
        </w:rPr>
        <w:t>Суляевского</w:t>
      </w:r>
      <w:r w:rsidRPr="00A0187A">
        <w:rPr>
          <w:sz w:val="28"/>
          <w:szCs w:val="28"/>
        </w:rPr>
        <w:t xml:space="preserve"> сельсовета Лопатинского района Пензенской области (секретарь);</w:t>
      </w:r>
    </w:p>
    <w:p w:rsidR="00A937EB" w:rsidRDefault="00A937EB" w:rsidP="00A0187A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Туктаров Рушан Зякиевич</w:t>
      </w:r>
      <w:r w:rsidRPr="00A0187A">
        <w:rPr>
          <w:sz w:val="28"/>
          <w:szCs w:val="28"/>
        </w:rPr>
        <w:t xml:space="preserve"> – депутат Комитета местного самоуправления </w:t>
      </w:r>
      <w:r>
        <w:rPr>
          <w:sz w:val="28"/>
          <w:szCs w:val="28"/>
        </w:rPr>
        <w:t>Суляевского</w:t>
      </w:r>
      <w:r w:rsidRPr="00A0187A">
        <w:rPr>
          <w:sz w:val="28"/>
          <w:szCs w:val="28"/>
        </w:rPr>
        <w:t xml:space="preserve"> сельсовета Лопатинского района Пензенской области (по согласованию);</w:t>
      </w:r>
    </w:p>
    <w:p w:rsidR="00A937EB" w:rsidRDefault="00A937EB" w:rsidP="00A0187A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Рахметуллина Софья Эльдаровна</w:t>
      </w:r>
      <w:r w:rsidRPr="00A0187A">
        <w:rPr>
          <w:sz w:val="28"/>
          <w:szCs w:val="28"/>
        </w:rPr>
        <w:t xml:space="preserve">-  депутат Комитета местного самоуправления </w:t>
      </w:r>
      <w:r>
        <w:rPr>
          <w:sz w:val="28"/>
          <w:szCs w:val="28"/>
        </w:rPr>
        <w:t>Суляевского</w:t>
      </w:r>
      <w:r w:rsidRPr="00A0187A">
        <w:rPr>
          <w:sz w:val="28"/>
          <w:szCs w:val="28"/>
        </w:rPr>
        <w:t xml:space="preserve"> сельсовета Лопатинского района Пензенской области (по согласованию);</w:t>
      </w:r>
    </w:p>
    <w:p w:rsidR="00A937EB" w:rsidRDefault="00A937EB" w:rsidP="00A0187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A0187A">
        <w:rPr>
          <w:sz w:val="28"/>
          <w:szCs w:val="28"/>
        </w:rPr>
        <w:t>Заварзина Наталья Сергеевна - начальник отдела</w:t>
      </w:r>
      <w:r>
        <w:rPr>
          <w:sz w:val="28"/>
          <w:szCs w:val="28"/>
        </w:rPr>
        <w:t xml:space="preserve"> – главный </w:t>
      </w:r>
      <w:r w:rsidRPr="00A0187A">
        <w:rPr>
          <w:sz w:val="28"/>
          <w:szCs w:val="28"/>
        </w:rPr>
        <w:t xml:space="preserve"> архитект</w:t>
      </w:r>
      <w:r>
        <w:rPr>
          <w:sz w:val="28"/>
          <w:szCs w:val="28"/>
        </w:rPr>
        <w:t xml:space="preserve">ор отдела коммунального муниципального хозяйства и архитектуры </w:t>
      </w:r>
      <w:r w:rsidRPr="00A0187A">
        <w:rPr>
          <w:sz w:val="28"/>
          <w:szCs w:val="28"/>
        </w:rPr>
        <w:t xml:space="preserve"> администрации Лопатинского района Пензенской области (по согласованию);</w:t>
      </w:r>
    </w:p>
    <w:p w:rsidR="00A937EB" w:rsidRDefault="00A937EB" w:rsidP="00A0187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A0187A">
        <w:rPr>
          <w:sz w:val="28"/>
          <w:szCs w:val="28"/>
        </w:rPr>
        <w:t xml:space="preserve">Чикарев Михаил Викторович-  юрисконсульт по работе с нормативными правовыми актами поселений </w:t>
      </w:r>
      <w:r>
        <w:rPr>
          <w:sz w:val="28"/>
          <w:szCs w:val="28"/>
        </w:rPr>
        <w:t xml:space="preserve"> юридического отдела </w:t>
      </w:r>
      <w:r w:rsidRPr="00A0187A">
        <w:rPr>
          <w:sz w:val="28"/>
          <w:szCs w:val="28"/>
        </w:rPr>
        <w:t>администрации Лопатинского района Пензенской области (по согласованию).</w:t>
      </w:r>
    </w:p>
    <w:p w:rsidR="00A937EB" w:rsidRDefault="00A937EB" w:rsidP="00A0187A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A0187A">
        <w:rPr>
          <w:sz w:val="28"/>
          <w:szCs w:val="28"/>
        </w:rPr>
        <w:t>Киселев Виктор Михайлович – заведующий сектором по земельным и имущественным отношениям администрации Лопатинского района Пензе</w:t>
      </w:r>
      <w:r>
        <w:rPr>
          <w:sz w:val="28"/>
          <w:szCs w:val="28"/>
        </w:rPr>
        <w:t>нской области (по согласованию).</w:t>
      </w: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both"/>
        <w:rPr>
          <w:kern w:val="1"/>
          <w:sz w:val="28"/>
          <w:szCs w:val="28"/>
        </w:rPr>
      </w:pPr>
    </w:p>
    <w:p w:rsidR="00A937EB" w:rsidRDefault="00A937EB" w:rsidP="00086351">
      <w:pPr>
        <w:jc w:val="right"/>
        <w:rPr>
          <w:kern w:val="1"/>
          <w:sz w:val="28"/>
          <w:szCs w:val="28"/>
        </w:rPr>
      </w:pPr>
    </w:p>
    <w:p w:rsidR="00A937EB" w:rsidRDefault="00A937EB" w:rsidP="00086351">
      <w:pPr>
        <w:jc w:val="right"/>
        <w:rPr>
          <w:kern w:val="1"/>
        </w:rPr>
      </w:pPr>
    </w:p>
    <w:p w:rsidR="00A937EB" w:rsidRDefault="00A937EB" w:rsidP="00086351">
      <w:pPr>
        <w:jc w:val="right"/>
        <w:rPr>
          <w:kern w:val="1"/>
        </w:rPr>
      </w:pPr>
    </w:p>
    <w:p w:rsidR="00A937EB" w:rsidRDefault="00A937EB" w:rsidP="00086351">
      <w:pPr>
        <w:jc w:val="right"/>
        <w:rPr>
          <w:kern w:val="1"/>
        </w:rPr>
      </w:pPr>
    </w:p>
    <w:p w:rsidR="00A937EB" w:rsidRDefault="00A937EB" w:rsidP="00086351">
      <w:pPr>
        <w:jc w:val="right"/>
        <w:rPr>
          <w:kern w:val="1"/>
        </w:rPr>
      </w:pPr>
      <w:r w:rsidRPr="005D2642">
        <w:rPr>
          <w:kern w:val="1"/>
        </w:rPr>
        <w:t xml:space="preserve">                                                                                         </w:t>
      </w:r>
    </w:p>
    <w:p w:rsidR="00A937EB" w:rsidRDefault="00A937EB" w:rsidP="00086351">
      <w:pPr>
        <w:jc w:val="right"/>
        <w:rPr>
          <w:kern w:val="1"/>
          <w:sz w:val="22"/>
          <w:szCs w:val="22"/>
        </w:rPr>
      </w:pPr>
      <w:r>
        <w:rPr>
          <w:kern w:val="1"/>
          <w:sz w:val="22"/>
          <w:szCs w:val="22"/>
        </w:rPr>
        <w:t>Приложение 2</w:t>
      </w:r>
      <w:r w:rsidRPr="005A053F">
        <w:rPr>
          <w:kern w:val="1"/>
          <w:sz w:val="22"/>
          <w:szCs w:val="22"/>
        </w:rPr>
        <w:t xml:space="preserve">                    </w:t>
      </w:r>
    </w:p>
    <w:p w:rsidR="00A937EB" w:rsidRPr="005A053F" w:rsidRDefault="00A937EB" w:rsidP="00086351">
      <w:pPr>
        <w:jc w:val="right"/>
        <w:rPr>
          <w:kern w:val="1"/>
          <w:sz w:val="22"/>
          <w:szCs w:val="22"/>
        </w:rPr>
      </w:pPr>
      <w:r w:rsidRPr="005A053F">
        <w:rPr>
          <w:kern w:val="1"/>
          <w:sz w:val="22"/>
          <w:szCs w:val="22"/>
        </w:rPr>
        <w:t xml:space="preserve">                                                              к </w:t>
      </w:r>
      <w:r>
        <w:rPr>
          <w:kern w:val="1"/>
          <w:sz w:val="22"/>
          <w:szCs w:val="22"/>
        </w:rPr>
        <w:t>п</w:t>
      </w:r>
      <w:r w:rsidRPr="005A053F">
        <w:rPr>
          <w:kern w:val="1"/>
          <w:sz w:val="22"/>
          <w:szCs w:val="22"/>
        </w:rPr>
        <w:t>остановлению</w:t>
      </w:r>
    </w:p>
    <w:p w:rsidR="00A937EB" w:rsidRPr="005A053F" w:rsidRDefault="00A937EB" w:rsidP="00086351">
      <w:pPr>
        <w:jc w:val="right"/>
        <w:rPr>
          <w:kern w:val="1"/>
          <w:sz w:val="22"/>
          <w:szCs w:val="22"/>
        </w:rPr>
      </w:pPr>
      <w:r w:rsidRPr="005A053F">
        <w:rPr>
          <w:kern w:val="1"/>
          <w:sz w:val="22"/>
          <w:szCs w:val="22"/>
        </w:rPr>
        <w:t xml:space="preserve">                                                                       </w:t>
      </w:r>
      <w:r>
        <w:rPr>
          <w:kern w:val="1"/>
          <w:sz w:val="22"/>
          <w:szCs w:val="22"/>
        </w:rPr>
        <w:t xml:space="preserve">                               </w:t>
      </w:r>
      <w:r w:rsidRPr="005A053F">
        <w:rPr>
          <w:kern w:val="1"/>
          <w:sz w:val="22"/>
          <w:szCs w:val="22"/>
        </w:rPr>
        <w:t>администрации</w:t>
      </w:r>
    </w:p>
    <w:p w:rsidR="00A937EB" w:rsidRDefault="00A937EB" w:rsidP="00086351">
      <w:pPr>
        <w:jc w:val="right"/>
        <w:rPr>
          <w:kern w:val="1"/>
          <w:sz w:val="22"/>
          <w:szCs w:val="22"/>
        </w:rPr>
      </w:pPr>
      <w:r w:rsidRPr="005A053F">
        <w:rPr>
          <w:kern w:val="1"/>
          <w:sz w:val="22"/>
          <w:szCs w:val="22"/>
        </w:rPr>
        <w:t xml:space="preserve">                                                                                                      </w:t>
      </w:r>
      <w:r>
        <w:rPr>
          <w:kern w:val="1"/>
          <w:sz w:val="22"/>
          <w:szCs w:val="22"/>
        </w:rPr>
        <w:t>Суляевского</w:t>
      </w:r>
      <w:r w:rsidRPr="005A053F">
        <w:rPr>
          <w:kern w:val="1"/>
          <w:sz w:val="22"/>
          <w:szCs w:val="22"/>
        </w:rPr>
        <w:t xml:space="preserve"> сельсовета</w:t>
      </w:r>
    </w:p>
    <w:p w:rsidR="00A937EB" w:rsidRDefault="00A937EB" w:rsidP="00086351">
      <w:pPr>
        <w:jc w:val="right"/>
        <w:rPr>
          <w:kern w:val="1"/>
          <w:sz w:val="22"/>
          <w:szCs w:val="22"/>
        </w:rPr>
      </w:pPr>
      <w:r>
        <w:rPr>
          <w:kern w:val="1"/>
          <w:sz w:val="22"/>
          <w:szCs w:val="22"/>
        </w:rPr>
        <w:t xml:space="preserve">Лопатинского района </w:t>
      </w:r>
    </w:p>
    <w:p w:rsidR="00A937EB" w:rsidRPr="005A053F" w:rsidRDefault="00A937EB" w:rsidP="00086351">
      <w:pPr>
        <w:jc w:val="right"/>
        <w:rPr>
          <w:kern w:val="1"/>
          <w:sz w:val="22"/>
          <w:szCs w:val="22"/>
        </w:rPr>
      </w:pPr>
      <w:r>
        <w:rPr>
          <w:kern w:val="1"/>
          <w:sz w:val="22"/>
          <w:szCs w:val="22"/>
        </w:rPr>
        <w:t>Пензенской области</w:t>
      </w:r>
    </w:p>
    <w:p w:rsidR="00A937EB" w:rsidRPr="005A053F" w:rsidRDefault="00A937EB" w:rsidP="00086351">
      <w:pPr>
        <w:jc w:val="right"/>
        <w:rPr>
          <w:kern w:val="1"/>
          <w:sz w:val="22"/>
          <w:szCs w:val="22"/>
        </w:rPr>
      </w:pPr>
      <w:r w:rsidRPr="005A053F">
        <w:rPr>
          <w:kern w:val="1"/>
          <w:sz w:val="22"/>
          <w:szCs w:val="22"/>
        </w:rPr>
        <w:t xml:space="preserve">                                                                                                      от </w:t>
      </w:r>
      <w:r>
        <w:rPr>
          <w:kern w:val="1"/>
          <w:sz w:val="22"/>
          <w:szCs w:val="22"/>
        </w:rPr>
        <w:t>12.08.2016</w:t>
      </w:r>
      <w:r w:rsidRPr="005A053F">
        <w:rPr>
          <w:kern w:val="1"/>
          <w:sz w:val="22"/>
          <w:szCs w:val="22"/>
        </w:rPr>
        <w:t xml:space="preserve"> </w:t>
      </w:r>
      <w:r>
        <w:rPr>
          <w:kern w:val="1"/>
          <w:sz w:val="22"/>
          <w:szCs w:val="22"/>
        </w:rPr>
        <w:t xml:space="preserve">  </w:t>
      </w:r>
      <w:r w:rsidRPr="005A053F">
        <w:rPr>
          <w:kern w:val="1"/>
          <w:sz w:val="22"/>
          <w:szCs w:val="22"/>
        </w:rPr>
        <w:t>№</w:t>
      </w:r>
      <w:r>
        <w:rPr>
          <w:kern w:val="1"/>
          <w:sz w:val="22"/>
          <w:szCs w:val="22"/>
        </w:rPr>
        <w:t>40</w:t>
      </w:r>
      <w:r w:rsidRPr="005A053F">
        <w:rPr>
          <w:kern w:val="1"/>
          <w:sz w:val="22"/>
          <w:szCs w:val="22"/>
        </w:rPr>
        <w:t xml:space="preserve">   </w:t>
      </w:r>
    </w:p>
    <w:p w:rsidR="00A937EB" w:rsidRDefault="00A937EB" w:rsidP="00086351">
      <w:pPr>
        <w:jc w:val="both"/>
        <w:rPr>
          <w:kern w:val="1"/>
        </w:rPr>
      </w:pPr>
    </w:p>
    <w:p w:rsidR="00A937EB" w:rsidRPr="00627263" w:rsidRDefault="00A937EB" w:rsidP="00086351">
      <w:pPr>
        <w:jc w:val="center"/>
        <w:rPr>
          <w:b/>
          <w:bCs/>
          <w:kern w:val="1"/>
        </w:rPr>
      </w:pPr>
      <w:r w:rsidRPr="00627263">
        <w:rPr>
          <w:b/>
          <w:bCs/>
          <w:kern w:val="1"/>
        </w:rPr>
        <w:t>ПОЛОЖЕНИЕ</w:t>
      </w:r>
    </w:p>
    <w:p w:rsidR="00A937EB" w:rsidRPr="00627263" w:rsidRDefault="00A937EB" w:rsidP="00086351">
      <w:pPr>
        <w:pStyle w:val="Heading4"/>
        <w:jc w:val="center"/>
        <w:rPr>
          <w:kern w:val="1"/>
          <w:sz w:val="24"/>
          <w:szCs w:val="24"/>
        </w:rPr>
      </w:pPr>
      <w:r w:rsidRPr="00627263">
        <w:rPr>
          <w:kern w:val="1"/>
          <w:sz w:val="24"/>
          <w:szCs w:val="24"/>
        </w:rPr>
        <w:t xml:space="preserve">о комиссии по подготовке проекта Правил землепользования и застройки </w:t>
      </w:r>
      <w:r w:rsidRPr="00FA70D9">
        <w:rPr>
          <w:kern w:val="1"/>
          <w:sz w:val="24"/>
          <w:szCs w:val="24"/>
        </w:rPr>
        <w:t xml:space="preserve">муниципального образования </w:t>
      </w:r>
      <w:r>
        <w:rPr>
          <w:kern w:val="1"/>
          <w:sz w:val="24"/>
          <w:szCs w:val="24"/>
        </w:rPr>
        <w:t>Суляевский</w:t>
      </w:r>
      <w:r w:rsidRPr="00FA70D9">
        <w:rPr>
          <w:kern w:val="1"/>
          <w:sz w:val="24"/>
          <w:szCs w:val="24"/>
        </w:rPr>
        <w:t xml:space="preserve">  сельсовет  Лопатинского района  Пензенской области </w:t>
      </w:r>
    </w:p>
    <w:p w:rsidR="00A937EB" w:rsidRPr="00627263" w:rsidRDefault="00A937EB" w:rsidP="00086351">
      <w:pPr>
        <w:jc w:val="center"/>
        <w:rPr>
          <w:b/>
          <w:bCs/>
          <w:kern w:val="1"/>
        </w:rPr>
      </w:pPr>
    </w:p>
    <w:p w:rsidR="00A937EB" w:rsidRPr="00627263" w:rsidRDefault="00A937EB" w:rsidP="00086351">
      <w:pPr>
        <w:jc w:val="center"/>
        <w:rPr>
          <w:b/>
          <w:bCs/>
        </w:rPr>
      </w:pPr>
      <w:r w:rsidRPr="00627263">
        <w:rPr>
          <w:b/>
          <w:bCs/>
        </w:rPr>
        <w:t>1. Общее положение</w:t>
      </w:r>
    </w:p>
    <w:p w:rsidR="00A937EB" w:rsidRPr="00627263" w:rsidRDefault="00A937EB" w:rsidP="00627263">
      <w:pPr>
        <w:jc w:val="both"/>
      </w:pPr>
      <w:r w:rsidRPr="00627263">
        <w:t xml:space="preserve">               1.1. Комиссия по разработке проекта Правил землепользования и застройки </w:t>
      </w:r>
      <w:r w:rsidRPr="00FA70D9">
        <w:t xml:space="preserve">муниципального образования </w:t>
      </w:r>
      <w:r>
        <w:t>Суляевский</w:t>
      </w:r>
      <w:r w:rsidRPr="00FA70D9">
        <w:t xml:space="preserve">  сельсовет Лопатинского района  Пензенской области </w:t>
      </w:r>
      <w:r w:rsidRPr="00627263">
        <w:t xml:space="preserve"> далее (Комиссия) создается постановлением </w:t>
      </w:r>
      <w:r>
        <w:t>г</w:t>
      </w:r>
      <w:r w:rsidRPr="00627263">
        <w:t xml:space="preserve">лавы администрации </w:t>
      </w:r>
      <w:r>
        <w:t>Суляевского</w:t>
      </w:r>
      <w:r w:rsidRPr="00627263">
        <w:t xml:space="preserve"> сельсовета в целях подготовки проекта Правил землепользования и застройки </w:t>
      </w:r>
      <w:r w:rsidRPr="00FA70D9">
        <w:t xml:space="preserve">муниципального образования </w:t>
      </w:r>
      <w:r>
        <w:t>Суляевский</w:t>
      </w:r>
      <w:r w:rsidRPr="00FA70D9">
        <w:t xml:space="preserve">  сельсовет</w:t>
      </w:r>
      <w:r>
        <w:rPr>
          <w:kern w:val="1"/>
        </w:rPr>
        <w:t xml:space="preserve"> Лопатинского района</w:t>
      </w:r>
      <w:r w:rsidRPr="00627263">
        <w:rPr>
          <w:kern w:val="1"/>
        </w:rPr>
        <w:t xml:space="preserve">  Пензенской области.</w:t>
      </w:r>
    </w:p>
    <w:p w:rsidR="00A937EB" w:rsidRPr="00627263" w:rsidRDefault="00A937EB" w:rsidP="00086351">
      <w:pPr>
        <w:jc w:val="both"/>
      </w:pPr>
      <w:r w:rsidRPr="00627263">
        <w:t xml:space="preserve">   1.2. Комиссия является постоянно действующей и осуществляет свою деятельность в период до принятия Правил землепользования и застройки на основании настоящего Положения, а в дальнейшем и на основании Правил землепользования и застройки, принятых в установленном порядке.</w:t>
      </w:r>
    </w:p>
    <w:p w:rsidR="00A937EB" w:rsidRPr="00627263" w:rsidRDefault="00A937EB" w:rsidP="00086351">
      <w:pPr>
        <w:jc w:val="both"/>
      </w:pPr>
    </w:p>
    <w:p w:rsidR="00A937EB" w:rsidRPr="00627263" w:rsidRDefault="00A937EB" w:rsidP="00086351">
      <w:pPr>
        <w:jc w:val="center"/>
        <w:rPr>
          <w:b/>
          <w:bCs/>
        </w:rPr>
      </w:pPr>
      <w:r w:rsidRPr="00627263">
        <w:rPr>
          <w:b/>
          <w:bCs/>
        </w:rPr>
        <w:t>2. Состав Комиссии</w:t>
      </w:r>
    </w:p>
    <w:p w:rsidR="00A937EB" w:rsidRPr="00627263" w:rsidRDefault="00A937EB" w:rsidP="00086351">
      <w:pPr>
        <w:jc w:val="center"/>
        <w:rPr>
          <w:b/>
          <w:bCs/>
        </w:rPr>
      </w:pPr>
    </w:p>
    <w:p w:rsidR="00A937EB" w:rsidRPr="00627263" w:rsidRDefault="00A937EB" w:rsidP="00086351">
      <w:pPr>
        <w:jc w:val="both"/>
      </w:pPr>
      <w:r w:rsidRPr="00627263">
        <w:rPr>
          <w:b/>
          <w:bCs/>
        </w:rPr>
        <w:t xml:space="preserve">  </w:t>
      </w:r>
      <w:r w:rsidRPr="00627263">
        <w:t xml:space="preserve"> 2.1. Руководство деятельностью Комиссии осуществляет председатель комиссии, а в его отсутствие  - заместитель председателя комиссии.</w:t>
      </w:r>
    </w:p>
    <w:p w:rsidR="00A937EB" w:rsidRPr="00627263" w:rsidRDefault="00A937EB" w:rsidP="00086351">
      <w:pPr>
        <w:jc w:val="both"/>
      </w:pPr>
      <w:r w:rsidRPr="00627263">
        <w:t xml:space="preserve">   2.2.  В состав Комиссии по согласованию входят руководители муниципальных предприятий, расположенных на территории </w:t>
      </w:r>
      <w:r>
        <w:t>Суляевского</w:t>
      </w:r>
      <w:r w:rsidRPr="00627263">
        <w:t xml:space="preserve"> сельсовета</w:t>
      </w:r>
      <w:r w:rsidRPr="00FA70D9">
        <w:t xml:space="preserve"> </w:t>
      </w:r>
      <w:r>
        <w:t xml:space="preserve">Лопатинского района </w:t>
      </w:r>
      <w:r w:rsidRPr="00627263">
        <w:t>Пензенско</w:t>
      </w:r>
      <w:r>
        <w:t>й области</w:t>
      </w:r>
      <w:r w:rsidRPr="00627263">
        <w:t xml:space="preserve">, </w:t>
      </w:r>
      <w:r>
        <w:t>работников</w:t>
      </w:r>
      <w:r w:rsidRPr="00627263">
        <w:t xml:space="preserve"> администрации </w:t>
      </w:r>
      <w:r>
        <w:t>Суляевского</w:t>
      </w:r>
      <w:r w:rsidRPr="00627263">
        <w:t xml:space="preserve"> сельсовета </w:t>
      </w:r>
      <w:r>
        <w:t xml:space="preserve">Лопатинского района </w:t>
      </w:r>
      <w:r w:rsidRPr="00627263">
        <w:t>Пензенско</w:t>
      </w:r>
      <w:r>
        <w:t>й области</w:t>
      </w:r>
      <w:r w:rsidRPr="00627263">
        <w:t>, деятельность которых связана с вопросами планирования   развития, обустройства территории.</w:t>
      </w:r>
    </w:p>
    <w:p w:rsidR="00A937EB" w:rsidRPr="00627263" w:rsidRDefault="00A937EB" w:rsidP="00086351">
      <w:pPr>
        <w:jc w:val="both"/>
      </w:pPr>
      <w:r w:rsidRPr="00627263">
        <w:t xml:space="preserve">   2.3. По решению Комиссии на заседания могут  приглашаться  третьи лица, обладающие специальными знаниями по вопросам  планирования развития, обустройства территории, сохранения окружающей среды, объектов культурного наследия и т.п.</w:t>
      </w:r>
    </w:p>
    <w:p w:rsidR="00A937EB" w:rsidRPr="00627263" w:rsidRDefault="00A937EB" w:rsidP="00086351">
      <w:pPr>
        <w:jc w:val="both"/>
      </w:pPr>
      <w:r w:rsidRPr="00627263">
        <w:t xml:space="preserve">    2.4. В составе Комиссии не может быть четное количество человек.</w:t>
      </w:r>
    </w:p>
    <w:p w:rsidR="00A937EB" w:rsidRPr="00627263" w:rsidRDefault="00A937EB" w:rsidP="00086351">
      <w:pPr>
        <w:jc w:val="both"/>
      </w:pPr>
      <w:r w:rsidRPr="00627263">
        <w:t>Решения Комиссии принимаются простым большинством голосов при наличии кворума не менее двух третей от общего числа  комиссии. При равенстве голосов голос председателя является решающим.</w:t>
      </w:r>
    </w:p>
    <w:p w:rsidR="00A937EB" w:rsidRPr="00627263" w:rsidRDefault="00A937EB" w:rsidP="00086351">
      <w:pPr>
        <w:jc w:val="both"/>
      </w:pPr>
      <w:r w:rsidRPr="00627263">
        <w:t xml:space="preserve">     2.5. Любой член Комиссии ее решением освобождается от участия в голосовании по конкретному вопросу в случае, если он имеет прямую финансовую заинтересованность, или находится в родственных отношениях с подателями заявки, по поводу которой принимается решение.</w:t>
      </w:r>
    </w:p>
    <w:p w:rsidR="00A937EB" w:rsidRPr="00627263" w:rsidRDefault="00A937EB" w:rsidP="00086351">
      <w:pPr>
        <w:jc w:val="both"/>
      </w:pPr>
    </w:p>
    <w:p w:rsidR="00A937EB" w:rsidRDefault="00A937EB" w:rsidP="00627263">
      <w:pPr>
        <w:jc w:val="center"/>
        <w:rPr>
          <w:b/>
          <w:bCs/>
        </w:rPr>
      </w:pPr>
      <w:r w:rsidRPr="00627263">
        <w:rPr>
          <w:b/>
          <w:bCs/>
        </w:rPr>
        <w:t>3. Функции и задачи Комиссии</w:t>
      </w:r>
    </w:p>
    <w:p w:rsidR="00A937EB" w:rsidRPr="00627263" w:rsidRDefault="00A937EB" w:rsidP="00627263">
      <w:pPr>
        <w:jc w:val="center"/>
        <w:rPr>
          <w:b/>
          <w:bCs/>
        </w:rPr>
      </w:pPr>
    </w:p>
    <w:p w:rsidR="00A937EB" w:rsidRPr="00627263" w:rsidRDefault="00A937EB" w:rsidP="00627263">
      <w:pPr>
        <w:jc w:val="both"/>
        <w:rPr>
          <w:kern w:val="1"/>
        </w:rPr>
      </w:pPr>
      <w:r w:rsidRPr="00627263">
        <w:t xml:space="preserve">  3.1. Организует процесс последовательного формирования и совершенствования системы регулирования землепользования и застройки, в том числе разработку Правил землепользования и застройки </w:t>
      </w:r>
      <w:r w:rsidRPr="00FA70D9">
        <w:rPr>
          <w:kern w:val="1"/>
        </w:rPr>
        <w:t xml:space="preserve">муниципального образования </w:t>
      </w:r>
      <w:r>
        <w:rPr>
          <w:kern w:val="1"/>
        </w:rPr>
        <w:t>Суляевский</w:t>
      </w:r>
      <w:r w:rsidRPr="00FA70D9">
        <w:rPr>
          <w:kern w:val="1"/>
        </w:rPr>
        <w:t xml:space="preserve">  сельсовет  </w:t>
      </w:r>
      <w:r>
        <w:rPr>
          <w:kern w:val="1"/>
        </w:rPr>
        <w:t>Лопатинского района</w:t>
      </w:r>
      <w:r w:rsidRPr="00627263">
        <w:rPr>
          <w:kern w:val="1"/>
        </w:rPr>
        <w:t xml:space="preserve">  Пензенской области</w:t>
      </w:r>
      <w:r>
        <w:rPr>
          <w:kern w:val="1"/>
        </w:rPr>
        <w:t xml:space="preserve"> (в новой редакции)</w:t>
      </w:r>
      <w:r w:rsidRPr="00627263">
        <w:rPr>
          <w:kern w:val="1"/>
        </w:rPr>
        <w:t>.</w:t>
      </w:r>
    </w:p>
    <w:p w:rsidR="00A937EB" w:rsidRPr="00FA70D9" w:rsidRDefault="00A937EB" w:rsidP="00086351">
      <w:pPr>
        <w:pStyle w:val="Heading4"/>
        <w:jc w:val="both"/>
        <w:rPr>
          <w:b w:val="0"/>
          <w:bCs w:val="0"/>
          <w:sz w:val="24"/>
          <w:szCs w:val="24"/>
        </w:rPr>
      </w:pPr>
      <w:r w:rsidRPr="00627263">
        <w:rPr>
          <w:b w:val="0"/>
          <w:bCs w:val="0"/>
          <w:sz w:val="24"/>
          <w:szCs w:val="24"/>
        </w:rPr>
        <w:t xml:space="preserve">  3.2. Оказание консультативных услуг заинтересованным лицам по вопросам землепользования и застройки </w:t>
      </w:r>
      <w:r w:rsidRPr="00FA70D9">
        <w:rPr>
          <w:b w:val="0"/>
          <w:bCs w:val="0"/>
          <w:sz w:val="24"/>
          <w:szCs w:val="24"/>
        </w:rPr>
        <w:t xml:space="preserve">муниципального образования </w:t>
      </w:r>
      <w:r>
        <w:rPr>
          <w:b w:val="0"/>
          <w:bCs w:val="0"/>
          <w:sz w:val="24"/>
          <w:szCs w:val="24"/>
        </w:rPr>
        <w:t>Суляевский</w:t>
      </w:r>
      <w:r w:rsidRPr="00FA70D9">
        <w:rPr>
          <w:b w:val="0"/>
          <w:bCs w:val="0"/>
          <w:sz w:val="24"/>
          <w:szCs w:val="24"/>
        </w:rPr>
        <w:t xml:space="preserve">  сельсовет  Лопатинского района  Пензенской области.</w:t>
      </w:r>
    </w:p>
    <w:p w:rsidR="00A937EB" w:rsidRPr="00FA70D9" w:rsidRDefault="00A937EB" w:rsidP="00086351">
      <w:pPr>
        <w:pStyle w:val="Heading4"/>
        <w:jc w:val="both"/>
        <w:rPr>
          <w:b w:val="0"/>
          <w:bCs w:val="0"/>
          <w:sz w:val="24"/>
          <w:szCs w:val="24"/>
        </w:rPr>
      </w:pPr>
      <w:r w:rsidRPr="00627263">
        <w:rPr>
          <w:b w:val="0"/>
          <w:bCs w:val="0"/>
          <w:sz w:val="24"/>
          <w:szCs w:val="24"/>
        </w:rPr>
        <w:t xml:space="preserve">   3.3. Анализирует предложения граждан и юридичес</w:t>
      </w:r>
      <w:r>
        <w:rPr>
          <w:b w:val="0"/>
          <w:bCs w:val="0"/>
          <w:sz w:val="24"/>
          <w:szCs w:val="24"/>
        </w:rPr>
        <w:t>ких лиц в связи с разработкой П</w:t>
      </w:r>
      <w:r w:rsidRPr="00627263">
        <w:rPr>
          <w:b w:val="0"/>
          <w:bCs w:val="0"/>
          <w:sz w:val="24"/>
          <w:szCs w:val="24"/>
        </w:rPr>
        <w:t xml:space="preserve">равил землепользования и застройки </w:t>
      </w:r>
      <w:r w:rsidRPr="00FA70D9">
        <w:rPr>
          <w:b w:val="0"/>
          <w:bCs w:val="0"/>
          <w:sz w:val="24"/>
          <w:szCs w:val="24"/>
        </w:rPr>
        <w:t xml:space="preserve">муниципального образования </w:t>
      </w:r>
      <w:r>
        <w:rPr>
          <w:b w:val="0"/>
          <w:bCs w:val="0"/>
          <w:sz w:val="24"/>
          <w:szCs w:val="24"/>
        </w:rPr>
        <w:t>Суляевский</w:t>
      </w:r>
      <w:r w:rsidRPr="00FA70D9">
        <w:rPr>
          <w:b w:val="0"/>
          <w:bCs w:val="0"/>
          <w:sz w:val="24"/>
          <w:szCs w:val="24"/>
        </w:rPr>
        <w:t xml:space="preserve">  сельсовет  Лопатинского района  Пензенской области , </w:t>
      </w:r>
      <w:r w:rsidRPr="00627263">
        <w:rPr>
          <w:b w:val="0"/>
          <w:bCs w:val="0"/>
          <w:sz w:val="24"/>
          <w:szCs w:val="24"/>
        </w:rPr>
        <w:t>их согласование</w:t>
      </w:r>
      <w:r w:rsidRPr="00FA70D9">
        <w:rPr>
          <w:b w:val="0"/>
          <w:bCs w:val="0"/>
          <w:sz w:val="24"/>
          <w:szCs w:val="24"/>
        </w:rPr>
        <w:t>.</w:t>
      </w:r>
    </w:p>
    <w:p w:rsidR="00A937EB" w:rsidRPr="00627263" w:rsidRDefault="00A937EB" w:rsidP="00086351">
      <w:pPr>
        <w:jc w:val="both"/>
      </w:pPr>
      <w:r w:rsidRPr="00FA70D9">
        <w:t xml:space="preserve">   3.4. Представление проекта Правил землепользования и застройки на рассмотрение всем подразделениям администрации </w:t>
      </w:r>
      <w:r>
        <w:t>Суляевского</w:t>
      </w:r>
      <w:r w:rsidRPr="00FA70D9">
        <w:t xml:space="preserve"> сельсовета, заинтересованным</w:t>
      </w:r>
      <w:r w:rsidRPr="00627263">
        <w:t xml:space="preserve"> организациям, специалистам, которые предлагают свои дополнения и изменения в представленный проект документов.</w:t>
      </w:r>
    </w:p>
    <w:p w:rsidR="00A937EB" w:rsidRPr="00627263" w:rsidRDefault="00A937EB" w:rsidP="00086351">
      <w:pPr>
        <w:jc w:val="both"/>
      </w:pPr>
    </w:p>
    <w:p w:rsidR="00A937EB" w:rsidRPr="00627263" w:rsidRDefault="00A937EB" w:rsidP="00086351">
      <w:pPr>
        <w:jc w:val="center"/>
        <w:rPr>
          <w:b/>
          <w:bCs/>
        </w:rPr>
      </w:pPr>
      <w:r w:rsidRPr="00627263">
        <w:rPr>
          <w:b/>
          <w:bCs/>
        </w:rPr>
        <w:t>4. Полномочия  Комиссии</w:t>
      </w:r>
    </w:p>
    <w:p w:rsidR="00A937EB" w:rsidRPr="00627263" w:rsidRDefault="00A937EB" w:rsidP="00086351">
      <w:pPr>
        <w:jc w:val="center"/>
        <w:rPr>
          <w:b/>
          <w:bCs/>
        </w:rPr>
      </w:pPr>
    </w:p>
    <w:p w:rsidR="00A937EB" w:rsidRPr="00627263" w:rsidRDefault="00A937EB" w:rsidP="00086351">
      <w:pPr>
        <w:jc w:val="both"/>
      </w:pPr>
      <w:r w:rsidRPr="00627263">
        <w:t xml:space="preserve">        4.1. Запрашивать необходимую документацию</w:t>
      </w:r>
      <w:r>
        <w:t>.</w:t>
      </w:r>
    </w:p>
    <w:p w:rsidR="00A937EB" w:rsidRPr="00627263" w:rsidRDefault="00A937EB" w:rsidP="00086351">
      <w:pPr>
        <w:jc w:val="both"/>
      </w:pPr>
      <w:r w:rsidRPr="00627263">
        <w:t xml:space="preserve">      4.2. Формировать пакет документов, необходимых для принятия решений по всем вопросам разработки и согласования Правил землепользования и застройки.</w:t>
      </w:r>
    </w:p>
    <w:p w:rsidR="00A937EB" w:rsidRPr="00627263" w:rsidRDefault="00A937EB" w:rsidP="00086351">
      <w:pPr>
        <w:jc w:val="both"/>
      </w:pPr>
      <w:r w:rsidRPr="00627263">
        <w:t xml:space="preserve">          </w:t>
      </w:r>
    </w:p>
    <w:p w:rsidR="00A937EB" w:rsidRPr="00627263" w:rsidRDefault="00A937EB" w:rsidP="00086351">
      <w:pPr>
        <w:jc w:val="center"/>
        <w:rPr>
          <w:b/>
          <w:bCs/>
        </w:rPr>
      </w:pPr>
      <w:r w:rsidRPr="00627263">
        <w:rPr>
          <w:b/>
          <w:bCs/>
        </w:rPr>
        <w:t>5. Порядок деятельности Комиссии</w:t>
      </w:r>
    </w:p>
    <w:p w:rsidR="00A937EB" w:rsidRPr="00627263" w:rsidRDefault="00A937EB" w:rsidP="00086351">
      <w:pPr>
        <w:jc w:val="both"/>
        <w:rPr>
          <w:b/>
          <w:bCs/>
        </w:rPr>
      </w:pPr>
    </w:p>
    <w:p w:rsidR="00A937EB" w:rsidRPr="00627263" w:rsidRDefault="00A937EB" w:rsidP="00086351">
      <w:pPr>
        <w:jc w:val="both"/>
      </w:pPr>
      <w:r w:rsidRPr="00627263">
        <w:rPr>
          <w:b/>
          <w:bCs/>
        </w:rPr>
        <w:t xml:space="preserve">     </w:t>
      </w:r>
      <w:r w:rsidRPr="00627263">
        <w:t>5.1.</w:t>
      </w:r>
      <w:r w:rsidRPr="00627263">
        <w:rPr>
          <w:b/>
          <w:bCs/>
        </w:rPr>
        <w:t xml:space="preserve"> </w:t>
      </w:r>
      <w:r w:rsidRPr="00627263">
        <w:t>Комиссия собирается по мере необходимости, по решению председателя комиссии.</w:t>
      </w:r>
    </w:p>
    <w:p w:rsidR="00A937EB" w:rsidRPr="00627263" w:rsidRDefault="00A937EB" w:rsidP="00086351">
      <w:pPr>
        <w:jc w:val="both"/>
      </w:pPr>
      <w:r w:rsidRPr="00627263">
        <w:t xml:space="preserve">  5.2. Техническое обеспечение деятельности Комиссии возлагается на администрацию </w:t>
      </w:r>
      <w:r>
        <w:t>Суляевского</w:t>
      </w:r>
      <w:r w:rsidRPr="00627263">
        <w:t xml:space="preserve">  сельсовета.</w:t>
      </w:r>
    </w:p>
    <w:p w:rsidR="00A937EB" w:rsidRPr="00627263" w:rsidRDefault="00A937EB" w:rsidP="00086351">
      <w:pPr>
        <w:jc w:val="both"/>
      </w:pPr>
      <w:r w:rsidRPr="00627263">
        <w:rPr>
          <w:b/>
          <w:bCs/>
        </w:rPr>
        <w:t xml:space="preserve">     </w:t>
      </w:r>
      <w:r w:rsidRPr="00627263">
        <w:t xml:space="preserve"> 5.3. Предложения граждан и юридических лиц направляются в Комиссию через председателя комиссии.</w:t>
      </w:r>
    </w:p>
    <w:p w:rsidR="00A937EB" w:rsidRPr="00627263" w:rsidRDefault="00A937EB" w:rsidP="00086351">
      <w:pPr>
        <w:jc w:val="both"/>
      </w:pPr>
      <w:r w:rsidRPr="00627263">
        <w:t xml:space="preserve">     5.4. Председатель комиссии обеспечивает их рассмотрение на заседании комиссии в течении   двух недель.</w:t>
      </w:r>
    </w:p>
    <w:p w:rsidR="00A937EB" w:rsidRPr="00627263" w:rsidRDefault="00A937EB" w:rsidP="00086351">
      <w:pPr>
        <w:jc w:val="both"/>
      </w:pPr>
      <w:r w:rsidRPr="00627263">
        <w:t xml:space="preserve">     5.5. По результатам рассмотрения принимается решение большинством голосов, которое оформляется протоколом.</w:t>
      </w:r>
    </w:p>
    <w:p w:rsidR="00A937EB" w:rsidRPr="00627263" w:rsidRDefault="00A937EB" w:rsidP="00086351">
      <w:pPr>
        <w:jc w:val="both"/>
      </w:pPr>
    </w:p>
    <w:p w:rsidR="00A937EB" w:rsidRPr="00627263" w:rsidRDefault="00A937EB" w:rsidP="00086351">
      <w:pPr>
        <w:jc w:val="both"/>
      </w:pPr>
    </w:p>
    <w:p w:rsidR="00A937EB" w:rsidRPr="00627263" w:rsidRDefault="00A937EB" w:rsidP="00086351">
      <w:pPr>
        <w:jc w:val="both"/>
      </w:pPr>
    </w:p>
    <w:p w:rsidR="00A937EB" w:rsidRPr="00627263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Pr="00627263" w:rsidRDefault="00A937EB" w:rsidP="00086351">
      <w:pPr>
        <w:jc w:val="both"/>
      </w:pPr>
    </w:p>
    <w:p w:rsidR="00A937EB" w:rsidRPr="00627263" w:rsidRDefault="00A937EB" w:rsidP="00086351">
      <w:pPr>
        <w:jc w:val="both"/>
      </w:pPr>
    </w:p>
    <w:p w:rsidR="00A937EB" w:rsidRPr="00627263" w:rsidRDefault="00A937EB" w:rsidP="00086351">
      <w:pPr>
        <w:jc w:val="both"/>
      </w:pPr>
    </w:p>
    <w:p w:rsidR="00A937EB" w:rsidRPr="00627263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Default="00A937EB" w:rsidP="00086351">
      <w:pPr>
        <w:jc w:val="both"/>
      </w:pPr>
    </w:p>
    <w:p w:rsidR="00A937EB" w:rsidRPr="00627263" w:rsidRDefault="00A937EB" w:rsidP="00086351">
      <w:pPr>
        <w:jc w:val="both"/>
      </w:pPr>
    </w:p>
    <w:p w:rsidR="00A937EB" w:rsidRPr="005A053F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                                      Приложение № 3</w:t>
      </w:r>
    </w:p>
    <w:p w:rsidR="00A937EB" w:rsidRPr="005A053F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                                                      к </w:t>
      </w:r>
      <w:r>
        <w:rPr>
          <w:sz w:val="22"/>
          <w:szCs w:val="22"/>
        </w:rPr>
        <w:t>п</w:t>
      </w:r>
      <w:r w:rsidRPr="005A053F">
        <w:rPr>
          <w:sz w:val="22"/>
          <w:szCs w:val="22"/>
        </w:rPr>
        <w:t>остановлению</w:t>
      </w:r>
    </w:p>
    <w:p w:rsidR="00A937EB" w:rsidRPr="005A053F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                                                администрации</w:t>
      </w:r>
    </w:p>
    <w:p w:rsidR="00A937EB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                                              </w:t>
      </w:r>
      <w:r>
        <w:rPr>
          <w:sz w:val="22"/>
          <w:szCs w:val="22"/>
        </w:rPr>
        <w:t>Суляевского</w:t>
      </w:r>
      <w:r w:rsidRPr="005A053F">
        <w:rPr>
          <w:sz w:val="22"/>
          <w:szCs w:val="22"/>
        </w:rPr>
        <w:t xml:space="preserve"> сельсовета</w:t>
      </w:r>
    </w:p>
    <w:p w:rsidR="00A937EB" w:rsidRDefault="00A937EB" w:rsidP="00FA70D9">
      <w:pPr>
        <w:jc w:val="right"/>
        <w:rPr>
          <w:kern w:val="1"/>
          <w:sz w:val="22"/>
          <w:szCs w:val="22"/>
        </w:rPr>
      </w:pPr>
      <w:r>
        <w:rPr>
          <w:kern w:val="1"/>
          <w:sz w:val="22"/>
          <w:szCs w:val="22"/>
        </w:rPr>
        <w:t xml:space="preserve">Лопатинского района </w:t>
      </w:r>
    </w:p>
    <w:p w:rsidR="00A937EB" w:rsidRPr="003250F3" w:rsidRDefault="00A937EB" w:rsidP="003250F3">
      <w:pPr>
        <w:jc w:val="right"/>
        <w:rPr>
          <w:kern w:val="1"/>
          <w:sz w:val="22"/>
          <w:szCs w:val="22"/>
        </w:rPr>
      </w:pPr>
      <w:r>
        <w:rPr>
          <w:kern w:val="1"/>
          <w:sz w:val="22"/>
          <w:szCs w:val="22"/>
        </w:rPr>
        <w:t>Пензенской области</w:t>
      </w:r>
    </w:p>
    <w:p w:rsidR="00A937EB" w:rsidRPr="005A053F" w:rsidRDefault="00A937EB" w:rsidP="00086351">
      <w:pPr>
        <w:jc w:val="right"/>
        <w:rPr>
          <w:sz w:val="22"/>
          <w:szCs w:val="22"/>
        </w:rPr>
      </w:pPr>
      <w:r w:rsidRPr="005A053F">
        <w:rPr>
          <w:sz w:val="22"/>
          <w:szCs w:val="22"/>
        </w:rPr>
        <w:t xml:space="preserve">                                                                                                                от </w:t>
      </w:r>
      <w:r>
        <w:rPr>
          <w:sz w:val="22"/>
          <w:szCs w:val="22"/>
        </w:rPr>
        <w:t xml:space="preserve">  12.08.2016   </w:t>
      </w:r>
      <w:r w:rsidRPr="005A053F">
        <w:rPr>
          <w:sz w:val="22"/>
          <w:szCs w:val="22"/>
        </w:rPr>
        <w:t>№</w:t>
      </w:r>
      <w:r>
        <w:rPr>
          <w:sz w:val="22"/>
          <w:szCs w:val="22"/>
        </w:rPr>
        <w:t>40</w:t>
      </w:r>
      <w:r w:rsidRPr="005A053F">
        <w:rPr>
          <w:sz w:val="22"/>
          <w:szCs w:val="22"/>
        </w:rPr>
        <w:t xml:space="preserve"> </w:t>
      </w:r>
    </w:p>
    <w:p w:rsidR="00A937EB" w:rsidRPr="00627263" w:rsidRDefault="00A937EB" w:rsidP="005A053F">
      <w:pPr>
        <w:ind w:right="-284"/>
        <w:jc w:val="right"/>
      </w:pPr>
    </w:p>
    <w:p w:rsidR="00A937EB" w:rsidRPr="00627263" w:rsidRDefault="00A937EB" w:rsidP="00086351">
      <w:pPr>
        <w:jc w:val="center"/>
        <w:rPr>
          <w:b/>
          <w:bCs/>
        </w:rPr>
      </w:pPr>
      <w:r w:rsidRPr="00627263">
        <w:rPr>
          <w:b/>
          <w:bCs/>
        </w:rPr>
        <w:t>ПОРЯДОК</w:t>
      </w:r>
    </w:p>
    <w:p w:rsidR="00A937EB" w:rsidRPr="00627263" w:rsidRDefault="00A937EB" w:rsidP="00086351">
      <w:pPr>
        <w:jc w:val="center"/>
        <w:rPr>
          <w:b/>
          <w:bCs/>
        </w:rPr>
      </w:pPr>
      <w:r w:rsidRPr="00627263">
        <w:rPr>
          <w:b/>
          <w:bCs/>
        </w:rPr>
        <w:t xml:space="preserve">работы Комиссии и сроки мероприятий по подготовке Правил землепользования и застройки </w:t>
      </w:r>
      <w:r w:rsidRPr="00AD41CA">
        <w:rPr>
          <w:b/>
          <w:bCs/>
        </w:rPr>
        <w:t xml:space="preserve">муниципального образования </w:t>
      </w:r>
      <w:r>
        <w:rPr>
          <w:b/>
          <w:bCs/>
        </w:rPr>
        <w:t>Суляевский</w:t>
      </w:r>
      <w:r w:rsidRPr="00AD41CA">
        <w:rPr>
          <w:b/>
          <w:bCs/>
        </w:rPr>
        <w:t xml:space="preserve">  сельсовет</w:t>
      </w:r>
      <w:r w:rsidRPr="00FA70D9">
        <w:t xml:space="preserve"> </w:t>
      </w:r>
      <w:r>
        <w:rPr>
          <w:b/>
          <w:bCs/>
          <w:kern w:val="1"/>
        </w:rPr>
        <w:t>Лопатинского района</w:t>
      </w:r>
      <w:r w:rsidRPr="00627263">
        <w:rPr>
          <w:b/>
          <w:bCs/>
          <w:kern w:val="1"/>
        </w:rPr>
        <w:t xml:space="preserve">  Пензенской области</w:t>
      </w:r>
      <w:r>
        <w:rPr>
          <w:b/>
          <w:bCs/>
          <w:kern w:val="1"/>
        </w:rPr>
        <w:t xml:space="preserve"> </w:t>
      </w:r>
    </w:p>
    <w:tbl>
      <w:tblPr>
        <w:tblW w:w="1021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40"/>
        <w:gridCol w:w="5556"/>
        <w:gridCol w:w="1701"/>
        <w:gridCol w:w="2413"/>
      </w:tblGrid>
      <w:tr w:rsidR="00A937EB" w:rsidRPr="00627263"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62726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627263">
              <w:rPr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37EB" w:rsidRDefault="00A937EB" w:rsidP="00086351">
            <w:pPr>
              <w:pStyle w:val="a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627263">
              <w:rPr>
                <w:b/>
                <w:bCs/>
                <w:sz w:val="24"/>
                <w:szCs w:val="24"/>
              </w:rPr>
              <w:t xml:space="preserve">Срок </w:t>
            </w:r>
          </w:p>
          <w:p w:rsidR="00A937EB" w:rsidRPr="00627263" w:rsidRDefault="00A937EB" w:rsidP="00086351">
            <w:pPr>
              <w:pStyle w:val="a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627263">
              <w:rPr>
                <w:b/>
                <w:bCs/>
                <w:sz w:val="24"/>
                <w:szCs w:val="24"/>
              </w:rPr>
              <w:t>исполнения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627263">
              <w:rPr>
                <w:b/>
                <w:bCs/>
                <w:sz w:val="24"/>
                <w:szCs w:val="24"/>
              </w:rPr>
              <w:t>Ответственный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27263">
              <w:rPr>
                <w:b/>
                <w:bCs/>
                <w:sz w:val="24"/>
                <w:szCs w:val="24"/>
              </w:rPr>
              <w:t xml:space="preserve"> за исполнение </w:t>
            </w:r>
          </w:p>
        </w:tc>
      </w:tr>
      <w:tr w:rsidR="00A937EB" w:rsidRPr="00627263">
        <w:trPr>
          <w:trHeight w:val="1404"/>
        </w:trPr>
        <w:tc>
          <w:tcPr>
            <w:tcW w:w="540" w:type="dxa"/>
            <w:tcBorders>
              <w:left w:val="single" w:sz="2" w:space="0" w:color="000000"/>
              <w:bottom w:val="single" w:sz="4" w:space="0" w:color="auto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>1</w:t>
            </w:r>
          </w:p>
        </w:tc>
        <w:tc>
          <w:tcPr>
            <w:tcW w:w="5556" w:type="dxa"/>
            <w:tcBorders>
              <w:left w:val="single" w:sz="2" w:space="0" w:color="000000"/>
              <w:bottom w:val="single" w:sz="4" w:space="0" w:color="auto"/>
            </w:tcBorders>
          </w:tcPr>
          <w:p w:rsidR="00A937EB" w:rsidRPr="00627263" w:rsidRDefault="00A937EB" w:rsidP="00086351">
            <w:pPr>
              <w:pStyle w:val="a"/>
              <w:snapToGrid w:val="0"/>
              <w:jc w:val="both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Подготовка проекта  Правил  землепользования и застройки </w:t>
            </w:r>
            <w:r w:rsidRPr="00AD41CA">
              <w:rPr>
                <w:sz w:val="24"/>
                <w:szCs w:val="24"/>
              </w:rPr>
              <w:t xml:space="preserve">муниципального образования </w:t>
            </w:r>
            <w:r>
              <w:rPr>
                <w:sz w:val="24"/>
                <w:szCs w:val="24"/>
              </w:rPr>
              <w:t>Суляевский</w:t>
            </w:r>
            <w:r w:rsidRPr="00AD41CA">
              <w:rPr>
                <w:sz w:val="24"/>
                <w:szCs w:val="24"/>
              </w:rPr>
              <w:t xml:space="preserve">  сельсовет  Лопатинского района  Пензенской области 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A937EB" w:rsidRDefault="00A937EB" w:rsidP="00086351">
            <w:pPr>
              <w:pStyle w:val="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 августа</w:t>
            </w:r>
          </w:p>
          <w:p w:rsidR="00A937EB" w:rsidRPr="00627263" w:rsidRDefault="00A937EB" w:rsidP="00086351">
            <w:pPr>
              <w:pStyle w:val="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2016 г.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Комиссия </w:t>
            </w:r>
          </w:p>
        </w:tc>
      </w:tr>
      <w:tr w:rsidR="00A937EB" w:rsidRPr="00627263">
        <w:trPr>
          <w:trHeight w:val="2309"/>
        </w:trPr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3250F3">
            <w:pPr>
              <w:pStyle w:val="ConsPlusNormal"/>
              <w:ind w:firstLine="540"/>
              <w:jc w:val="both"/>
            </w:pPr>
            <w:r>
              <w:t>Проверка проекта правил землепользования и застройки, представленного комиссией, на соответствие требованиям технических регламентов, генеральному плану поселения, схемам территориального планирования района, схеме территориального планирования субъекта Российской Федерации, схеме территориального планирования Российской Федерации.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937EB" w:rsidRDefault="00A937EB" w:rsidP="00AD41CA">
            <w:pPr>
              <w:pStyle w:val="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23 августа</w:t>
            </w:r>
          </w:p>
          <w:p w:rsidR="00A937EB" w:rsidRDefault="00A937EB" w:rsidP="00AD41CA">
            <w:pPr>
              <w:pStyle w:val="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2016 г.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 Суляевского сельсовета </w:t>
            </w:r>
          </w:p>
        </w:tc>
      </w:tr>
      <w:tr w:rsidR="00A937EB" w:rsidRPr="00627263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56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AD41CA">
            <w:pPr>
              <w:pStyle w:val="a"/>
              <w:snapToGrid w:val="0"/>
              <w:jc w:val="both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>Принятие решения</w:t>
            </w:r>
            <w:r>
              <w:rPr>
                <w:sz w:val="24"/>
                <w:szCs w:val="24"/>
              </w:rPr>
              <w:t xml:space="preserve"> (постановление) </w:t>
            </w:r>
            <w:r w:rsidRPr="00627263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проведении </w:t>
            </w:r>
            <w:r w:rsidRPr="00627263">
              <w:rPr>
                <w:sz w:val="24"/>
                <w:szCs w:val="24"/>
              </w:rPr>
              <w:t xml:space="preserve">публичных слушаниях </w:t>
            </w:r>
            <w:r>
              <w:rPr>
                <w:sz w:val="24"/>
                <w:szCs w:val="24"/>
              </w:rPr>
              <w:t>(в срок не позднее  чем через  10 дней со дня получения проекта)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Default="00A937EB" w:rsidP="008F00DF">
            <w:pPr>
              <w:pStyle w:val="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  <w:lang w:val="en-US"/>
              </w:rPr>
              <w:t xml:space="preserve"> 30 </w:t>
            </w:r>
            <w:r>
              <w:rPr>
                <w:sz w:val="24"/>
                <w:szCs w:val="24"/>
              </w:rPr>
              <w:t>августа</w:t>
            </w:r>
          </w:p>
          <w:p w:rsidR="00A937EB" w:rsidRPr="00627263" w:rsidRDefault="00A937EB" w:rsidP="008F00DF">
            <w:pPr>
              <w:pStyle w:val="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2016 г.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Суляевского сельсовета</w:t>
            </w:r>
            <w:r w:rsidRPr="00627263">
              <w:rPr>
                <w:sz w:val="24"/>
                <w:szCs w:val="24"/>
              </w:rPr>
              <w:t xml:space="preserve"> </w:t>
            </w:r>
          </w:p>
        </w:tc>
      </w:tr>
      <w:tr w:rsidR="00A937EB" w:rsidRPr="00627263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56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both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Завершить подготовку  проекта  Правил землепользования и застройки территории </w:t>
            </w:r>
            <w:r>
              <w:rPr>
                <w:kern w:val="1"/>
                <w:sz w:val="24"/>
                <w:szCs w:val="24"/>
              </w:rPr>
              <w:t xml:space="preserve">Суляевского </w:t>
            </w:r>
            <w:r w:rsidRPr="00627263">
              <w:rPr>
                <w:kern w:val="1"/>
                <w:sz w:val="24"/>
                <w:szCs w:val="24"/>
              </w:rPr>
              <w:t>сель</w:t>
            </w:r>
            <w:r>
              <w:rPr>
                <w:kern w:val="1"/>
                <w:sz w:val="24"/>
                <w:szCs w:val="24"/>
              </w:rPr>
              <w:t>совета Лопатинского района</w:t>
            </w:r>
            <w:r w:rsidRPr="00627263">
              <w:rPr>
                <w:kern w:val="1"/>
                <w:sz w:val="24"/>
                <w:szCs w:val="24"/>
              </w:rPr>
              <w:t xml:space="preserve">  Пензенской области</w:t>
            </w:r>
            <w:r>
              <w:rPr>
                <w:kern w:val="1"/>
                <w:sz w:val="24"/>
                <w:szCs w:val="24"/>
              </w:rPr>
              <w:t xml:space="preserve"> (в новой редакции)</w:t>
            </w:r>
            <w:r w:rsidRPr="00627263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663AAC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27.10</w:t>
            </w:r>
            <w:r w:rsidRPr="00627263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  <w:r w:rsidRPr="0062726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Комиссия </w:t>
            </w:r>
          </w:p>
        </w:tc>
      </w:tr>
      <w:tr w:rsidR="00A937EB" w:rsidRPr="00627263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56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both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Проведение  публичных слушаний  по вопросам утверждения проекта  Правил землепользования и застройки территории </w:t>
            </w:r>
            <w:r>
              <w:rPr>
                <w:kern w:val="1"/>
                <w:sz w:val="24"/>
                <w:szCs w:val="24"/>
              </w:rPr>
              <w:t xml:space="preserve">Суляевского </w:t>
            </w:r>
            <w:r w:rsidRPr="00627263">
              <w:rPr>
                <w:kern w:val="1"/>
                <w:sz w:val="24"/>
                <w:szCs w:val="24"/>
              </w:rPr>
              <w:t>сельс</w:t>
            </w:r>
            <w:r>
              <w:rPr>
                <w:kern w:val="1"/>
                <w:sz w:val="24"/>
                <w:szCs w:val="24"/>
              </w:rPr>
              <w:t>овета</w:t>
            </w:r>
            <w:r w:rsidRPr="00627263">
              <w:rPr>
                <w:kern w:val="1"/>
                <w:sz w:val="24"/>
                <w:szCs w:val="24"/>
              </w:rPr>
              <w:t xml:space="preserve">  </w:t>
            </w:r>
            <w:r>
              <w:rPr>
                <w:kern w:val="1"/>
                <w:sz w:val="24"/>
                <w:szCs w:val="24"/>
              </w:rPr>
              <w:t>Лопатинского района</w:t>
            </w:r>
            <w:r w:rsidRPr="00627263">
              <w:rPr>
                <w:kern w:val="1"/>
                <w:sz w:val="24"/>
                <w:szCs w:val="24"/>
              </w:rPr>
              <w:t xml:space="preserve">  Пензенской области</w:t>
            </w:r>
            <w:r>
              <w:rPr>
                <w:kern w:val="1"/>
                <w:sz w:val="24"/>
                <w:szCs w:val="24"/>
              </w:rPr>
              <w:t xml:space="preserve"> (в новой редакции)</w:t>
            </w:r>
            <w:r w:rsidRPr="00627263">
              <w:rPr>
                <w:kern w:val="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  <w:r w:rsidRPr="00627263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  <w:r w:rsidRPr="0062726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Комиссия </w:t>
            </w:r>
          </w:p>
        </w:tc>
      </w:tr>
      <w:tr w:rsidR="00A937EB" w:rsidRPr="00627263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56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>Внесение изменений и предложений в Правила после публичных слушаний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>10 дней после проведения публичных слушаний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Комиссия </w:t>
            </w:r>
          </w:p>
        </w:tc>
      </w:tr>
      <w:tr w:rsidR="00A937EB" w:rsidRPr="00627263"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56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jc w:val="both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>Утверждение Правил землепользования и застройки территории</w:t>
            </w:r>
            <w:r w:rsidRPr="00627263">
              <w:rPr>
                <w:kern w:val="1"/>
                <w:sz w:val="24"/>
                <w:szCs w:val="24"/>
              </w:rPr>
              <w:t xml:space="preserve"> </w:t>
            </w:r>
            <w:r>
              <w:rPr>
                <w:kern w:val="1"/>
                <w:sz w:val="24"/>
                <w:szCs w:val="24"/>
              </w:rPr>
              <w:t xml:space="preserve">Суляевского </w:t>
            </w:r>
            <w:r w:rsidRPr="00627263">
              <w:rPr>
                <w:kern w:val="1"/>
                <w:sz w:val="24"/>
                <w:szCs w:val="24"/>
              </w:rPr>
              <w:t>сельс</w:t>
            </w:r>
            <w:r>
              <w:rPr>
                <w:kern w:val="1"/>
                <w:sz w:val="24"/>
                <w:szCs w:val="24"/>
              </w:rPr>
              <w:t>овета</w:t>
            </w:r>
            <w:r w:rsidRPr="00627263">
              <w:rPr>
                <w:kern w:val="1"/>
                <w:sz w:val="24"/>
                <w:szCs w:val="24"/>
              </w:rPr>
              <w:t xml:space="preserve">  </w:t>
            </w:r>
            <w:r>
              <w:rPr>
                <w:kern w:val="1"/>
                <w:sz w:val="24"/>
                <w:szCs w:val="24"/>
              </w:rPr>
              <w:t>Лопатинского района</w:t>
            </w:r>
            <w:r w:rsidRPr="00627263">
              <w:rPr>
                <w:kern w:val="1"/>
                <w:sz w:val="24"/>
                <w:szCs w:val="24"/>
              </w:rPr>
              <w:t xml:space="preserve">  Пензенской области</w:t>
            </w:r>
            <w:r>
              <w:rPr>
                <w:kern w:val="1"/>
                <w:sz w:val="24"/>
                <w:szCs w:val="24"/>
              </w:rPr>
              <w:t xml:space="preserve"> (в новой редакции) </w:t>
            </w:r>
            <w:r w:rsidRPr="00627263">
              <w:rPr>
                <w:kern w:val="1"/>
                <w:sz w:val="24"/>
                <w:szCs w:val="24"/>
              </w:rPr>
              <w:t xml:space="preserve"> на сессии </w:t>
            </w:r>
            <w:r w:rsidRPr="00627263">
              <w:rPr>
                <w:sz w:val="24"/>
                <w:szCs w:val="24"/>
              </w:rPr>
              <w:t xml:space="preserve">  Комитета  местного самоуправления </w:t>
            </w:r>
            <w:r>
              <w:rPr>
                <w:sz w:val="24"/>
                <w:szCs w:val="24"/>
              </w:rPr>
              <w:t xml:space="preserve">Суляевского </w:t>
            </w:r>
            <w:r w:rsidRPr="00627263">
              <w:rPr>
                <w:sz w:val="24"/>
                <w:szCs w:val="24"/>
              </w:rPr>
              <w:t xml:space="preserve">сельсовета или отправка Правил на доработку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937EB" w:rsidRPr="00627263" w:rsidRDefault="00A937EB" w:rsidP="00663AAC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07.11</w:t>
            </w:r>
            <w:r w:rsidRPr="00627263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  <w:r w:rsidRPr="0062726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37EB" w:rsidRPr="00627263" w:rsidRDefault="00A937EB" w:rsidP="00086351">
            <w:pPr>
              <w:pStyle w:val="a"/>
              <w:snapToGrid w:val="0"/>
              <w:rPr>
                <w:sz w:val="24"/>
                <w:szCs w:val="24"/>
              </w:rPr>
            </w:pPr>
            <w:r w:rsidRPr="00627263">
              <w:rPr>
                <w:sz w:val="24"/>
                <w:szCs w:val="24"/>
              </w:rPr>
              <w:t xml:space="preserve">Комитет местного самоуправления </w:t>
            </w:r>
            <w:r>
              <w:rPr>
                <w:sz w:val="24"/>
                <w:szCs w:val="24"/>
              </w:rPr>
              <w:t xml:space="preserve">Суляевского </w:t>
            </w:r>
            <w:r w:rsidRPr="00627263">
              <w:rPr>
                <w:sz w:val="24"/>
                <w:szCs w:val="24"/>
              </w:rPr>
              <w:t>сельсовета</w:t>
            </w:r>
          </w:p>
        </w:tc>
      </w:tr>
    </w:tbl>
    <w:p w:rsidR="00A937EB" w:rsidRPr="00627263" w:rsidRDefault="00A937EB" w:rsidP="003250F3">
      <w:pPr>
        <w:jc w:val="both"/>
      </w:pPr>
    </w:p>
    <w:sectPr w:rsidR="00A937EB" w:rsidRPr="00627263" w:rsidSect="005A053F">
      <w:pgSz w:w="11906" w:h="16838"/>
      <w:pgMar w:top="719" w:right="74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7D0"/>
    <w:multiLevelType w:val="hybridMultilevel"/>
    <w:tmpl w:val="CC8A652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B78D0"/>
    <w:multiLevelType w:val="multilevel"/>
    <w:tmpl w:val="48FC5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74133C"/>
    <w:multiLevelType w:val="hybridMultilevel"/>
    <w:tmpl w:val="33546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3A0493"/>
    <w:multiLevelType w:val="hybridMultilevel"/>
    <w:tmpl w:val="4A4CCFE0"/>
    <w:lvl w:ilvl="0" w:tplc="BDC0FD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621F"/>
    <w:rsid w:val="00006788"/>
    <w:rsid w:val="00040BE9"/>
    <w:rsid w:val="000619AC"/>
    <w:rsid w:val="00072E95"/>
    <w:rsid w:val="00074A46"/>
    <w:rsid w:val="00081946"/>
    <w:rsid w:val="00086351"/>
    <w:rsid w:val="00093AFF"/>
    <w:rsid w:val="000A2BCD"/>
    <w:rsid w:val="000A425E"/>
    <w:rsid w:val="000B071A"/>
    <w:rsid w:val="000B4871"/>
    <w:rsid w:val="000C33CB"/>
    <w:rsid w:val="000D4813"/>
    <w:rsid w:val="000E0669"/>
    <w:rsid w:val="000E510C"/>
    <w:rsid w:val="000F2371"/>
    <w:rsid w:val="000F4381"/>
    <w:rsid w:val="000F4B0B"/>
    <w:rsid w:val="00151559"/>
    <w:rsid w:val="00156111"/>
    <w:rsid w:val="00171C10"/>
    <w:rsid w:val="00186ECD"/>
    <w:rsid w:val="00196B3C"/>
    <w:rsid w:val="001B2BCD"/>
    <w:rsid w:val="001B3D1F"/>
    <w:rsid w:val="001B5282"/>
    <w:rsid w:val="001C130B"/>
    <w:rsid w:val="001C2A9C"/>
    <w:rsid w:val="001D12CF"/>
    <w:rsid w:val="00217040"/>
    <w:rsid w:val="00217448"/>
    <w:rsid w:val="00234FA4"/>
    <w:rsid w:val="0024123F"/>
    <w:rsid w:val="00243560"/>
    <w:rsid w:val="00257FA8"/>
    <w:rsid w:val="002621C7"/>
    <w:rsid w:val="002B4120"/>
    <w:rsid w:val="002D17A8"/>
    <w:rsid w:val="002E65F3"/>
    <w:rsid w:val="002F09F8"/>
    <w:rsid w:val="002F7E2F"/>
    <w:rsid w:val="00302AB2"/>
    <w:rsid w:val="003250F3"/>
    <w:rsid w:val="00333FF9"/>
    <w:rsid w:val="00340122"/>
    <w:rsid w:val="003408CB"/>
    <w:rsid w:val="00340F34"/>
    <w:rsid w:val="00346659"/>
    <w:rsid w:val="00350105"/>
    <w:rsid w:val="0036591B"/>
    <w:rsid w:val="0037732C"/>
    <w:rsid w:val="00384A3C"/>
    <w:rsid w:val="00384AF7"/>
    <w:rsid w:val="0039240F"/>
    <w:rsid w:val="003928D3"/>
    <w:rsid w:val="003D4EA8"/>
    <w:rsid w:val="00410366"/>
    <w:rsid w:val="0041356A"/>
    <w:rsid w:val="004518D0"/>
    <w:rsid w:val="004618A6"/>
    <w:rsid w:val="00470445"/>
    <w:rsid w:val="004856E5"/>
    <w:rsid w:val="004C2F0C"/>
    <w:rsid w:val="004D64C9"/>
    <w:rsid w:val="004E1EDE"/>
    <w:rsid w:val="004E4A8A"/>
    <w:rsid w:val="004F0D05"/>
    <w:rsid w:val="004F3BF0"/>
    <w:rsid w:val="004F58E8"/>
    <w:rsid w:val="00502988"/>
    <w:rsid w:val="00536862"/>
    <w:rsid w:val="00551303"/>
    <w:rsid w:val="005770F9"/>
    <w:rsid w:val="00590001"/>
    <w:rsid w:val="005A053F"/>
    <w:rsid w:val="005C7E3B"/>
    <w:rsid w:val="005D2642"/>
    <w:rsid w:val="005F0DD4"/>
    <w:rsid w:val="0060294F"/>
    <w:rsid w:val="00607BA9"/>
    <w:rsid w:val="00614F36"/>
    <w:rsid w:val="00620D69"/>
    <w:rsid w:val="00625FEF"/>
    <w:rsid w:val="00626A04"/>
    <w:rsid w:val="00627263"/>
    <w:rsid w:val="0063529D"/>
    <w:rsid w:val="00643D87"/>
    <w:rsid w:val="00655C16"/>
    <w:rsid w:val="00657BE0"/>
    <w:rsid w:val="00663AAC"/>
    <w:rsid w:val="0067748D"/>
    <w:rsid w:val="00681331"/>
    <w:rsid w:val="0068154D"/>
    <w:rsid w:val="006C031C"/>
    <w:rsid w:val="006D41BB"/>
    <w:rsid w:val="006E1AB7"/>
    <w:rsid w:val="006F5F7E"/>
    <w:rsid w:val="0070226E"/>
    <w:rsid w:val="00765ED7"/>
    <w:rsid w:val="0076799D"/>
    <w:rsid w:val="00776391"/>
    <w:rsid w:val="007A2C6C"/>
    <w:rsid w:val="007A35AA"/>
    <w:rsid w:val="007A5921"/>
    <w:rsid w:val="007A5AA5"/>
    <w:rsid w:val="007B47E0"/>
    <w:rsid w:val="007B774B"/>
    <w:rsid w:val="007C1412"/>
    <w:rsid w:val="007D4E35"/>
    <w:rsid w:val="007D7723"/>
    <w:rsid w:val="007F53ED"/>
    <w:rsid w:val="0082657D"/>
    <w:rsid w:val="00846A16"/>
    <w:rsid w:val="00847641"/>
    <w:rsid w:val="00853E6C"/>
    <w:rsid w:val="00873E06"/>
    <w:rsid w:val="00896C1E"/>
    <w:rsid w:val="008A2E7E"/>
    <w:rsid w:val="008B6B77"/>
    <w:rsid w:val="008B7528"/>
    <w:rsid w:val="008E5AE3"/>
    <w:rsid w:val="008F00DF"/>
    <w:rsid w:val="008F29D9"/>
    <w:rsid w:val="00903492"/>
    <w:rsid w:val="00905B9C"/>
    <w:rsid w:val="00914431"/>
    <w:rsid w:val="009316E5"/>
    <w:rsid w:val="009413C5"/>
    <w:rsid w:val="00941740"/>
    <w:rsid w:val="0095621F"/>
    <w:rsid w:val="00980181"/>
    <w:rsid w:val="00980B3D"/>
    <w:rsid w:val="00983444"/>
    <w:rsid w:val="00985F4C"/>
    <w:rsid w:val="009B5578"/>
    <w:rsid w:val="009F4960"/>
    <w:rsid w:val="00A0187A"/>
    <w:rsid w:val="00A03CBD"/>
    <w:rsid w:val="00A10535"/>
    <w:rsid w:val="00A217F0"/>
    <w:rsid w:val="00A35127"/>
    <w:rsid w:val="00A44771"/>
    <w:rsid w:val="00A52C94"/>
    <w:rsid w:val="00A937EB"/>
    <w:rsid w:val="00AA7E3D"/>
    <w:rsid w:val="00AB3334"/>
    <w:rsid w:val="00AB3618"/>
    <w:rsid w:val="00AD13DA"/>
    <w:rsid w:val="00AD41CA"/>
    <w:rsid w:val="00AD6152"/>
    <w:rsid w:val="00AE08C3"/>
    <w:rsid w:val="00AE379C"/>
    <w:rsid w:val="00B02675"/>
    <w:rsid w:val="00B11F45"/>
    <w:rsid w:val="00B13851"/>
    <w:rsid w:val="00B23368"/>
    <w:rsid w:val="00B24D48"/>
    <w:rsid w:val="00B36ED1"/>
    <w:rsid w:val="00B445D3"/>
    <w:rsid w:val="00B52493"/>
    <w:rsid w:val="00B9196E"/>
    <w:rsid w:val="00BB1E68"/>
    <w:rsid w:val="00BC2F02"/>
    <w:rsid w:val="00BF705A"/>
    <w:rsid w:val="00C05B78"/>
    <w:rsid w:val="00C20D0A"/>
    <w:rsid w:val="00C24053"/>
    <w:rsid w:val="00C27D38"/>
    <w:rsid w:val="00C32A37"/>
    <w:rsid w:val="00C40286"/>
    <w:rsid w:val="00C40C89"/>
    <w:rsid w:val="00C8578B"/>
    <w:rsid w:val="00C900A4"/>
    <w:rsid w:val="00C90F2B"/>
    <w:rsid w:val="00C92E23"/>
    <w:rsid w:val="00CD1C01"/>
    <w:rsid w:val="00CE4B84"/>
    <w:rsid w:val="00CF2991"/>
    <w:rsid w:val="00D0150C"/>
    <w:rsid w:val="00D5008B"/>
    <w:rsid w:val="00D6544E"/>
    <w:rsid w:val="00D67ABF"/>
    <w:rsid w:val="00D75BAA"/>
    <w:rsid w:val="00D95DB5"/>
    <w:rsid w:val="00DA52EA"/>
    <w:rsid w:val="00DE7E80"/>
    <w:rsid w:val="00DF3349"/>
    <w:rsid w:val="00E20277"/>
    <w:rsid w:val="00E2078B"/>
    <w:rsid w:val="00E23501"/>
    <w:rsid w:val="00E35FA4"/>
    <w:rsid w:val="00E420D9"/>
    <w:rsid w:val="00E538C9"/>
    <w:rsid w:val="00E6741F"/>
    <w:rsid w:val="00E67719"/>
    <w:rsid w:val="00E848C0"/>
    <w:rsid w:val="00E90007"/>
    <w:rsid w:val="00E926CC"/>
    <w:rsid w:val="00EA626F"/>
    <w:rsid w:val="00EB775A"/>
    <w:rsid w:val="00ED2F19"/>
    <w:rsid w:val="00EE10B9"/>
    <w:rsid w:val="00EF3B05"/>
    <w:rsid w:val="00F100AE"/>
    <w:rsid w:val="00F1656E"/>
    <w:rsid w:val="00F40546"/>
    <w:rsid w:val="00F47102"/>
    <w:rsid w:val="00F62141"/>
    <w:rsid w:val="00F70CEC"/>
    <w:rsid w:val="00F854A7"/>
    <w:rsid w:val="00F86FEA"/>
    <w:rsid w:val="00F96E64"/>
    <w:rsid w:val="00FA2B11"/>
    <w:rsid w:val="00FA70D9"/>
    <w:rsid w:val="00FE714C"/>
    <w:rsid w:val="00FF6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4C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B919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635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9562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32A37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C32A37"/>
    <w:rPr>
      <w:sz w:val="28"/>
      <w:szCs w:val="28"/>
    </w:rPr>
  </w:style>
  <w:style w:type="paragraph" w:customStyle="1" w:styleId="ConsPlusTitle">
    <w:name w:val="ConsPlusTitle"/>
    <w:uiPriority w:val="99"/>
    <w:rsid w:val="000C33C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302AB2"/>
    <w:rPr>
      <w:sz w:val="24"/>
      <w:szCs w:val="24"/>
      <w:lang w:val="ru-RU" w:eastAsia="ru-RU"/>
    </w:rPr>
  </w:style>
  <w:style w:type="paragraph" w:styleId="BodyText">
    <w:name w:val="Body Text"/>
    <w:basedOn w:val="Normal"/>
    <w:link w:val="BodyTextChar1"/>
    <w:uiPriority w:val="99"/>
    <w:rsid w:val="00302AB2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sz w:val="24"/>
      <w:szCs w:val="24"/>
    </w:rPr>
  </w:style>
  <w:style w:type="paragraph" w:customStyle="1" w:styleId="Style6">
    <w:name w:val="Style6"/>
    <w:basedOn w:val="Normal"/>
    <w:uiPriority w:val="99"/>
    <w:rsid w:val="00B9196E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DefaultParagraphFont"/>
    <w:uiPriority w:val="99"/>
    <w:rsid w:val="00B9196E"/>
    <w:rPr>
      <w:rFonts w:ascii="Times New Roman" w:hAnsi="Times New Roman" w:cs="Times New Roman"/>
      <w:sz w:val="26"/>
      <w:szCs w:val="26"/>
    </w:rPr>
  </w:style>
  <w:style w:type="paragraph" w:customStyle="1" w:styleId="a">
    <w:name w:val="Содержимое таблицы"/>
    <w:basedOn w:val="Normal"/>
    <w:uiPriority w:val="99"/>
    <w:rsid w:val="00086351"/>
    <w:pPr>
      <w:widowControl w:val="0"/>
      <w:suppressLineNumbers/>
      <w:suppressAutoHyphens/>
    </w:pPr>
    <w:rPr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234F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styleId="NormalWeb">
    <w:name w:val="Normal (Web)"/>
    <w:basedOn w:val="Normal"/>
    <w:uiPriority w:val="99"/>
    <w:rsid w:val="00A0187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A0187A"/>
    <w:pPr>
      <w:ind w:left="720"/>
    </w:pPr>
  </w:style>
  <w:style w:type="paragraph" w:customStyle="1" w:styleId="ConsPlusNormal">
    <w:name w:val="ConsPlusNormal"/>
    <w:uiPriority w:val="99"/>
    <w:rsid w:val="00AD41CA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1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6</Pages>
  <Words>1761</Words>
  <Characters>10039</Characters>
  <Application>Microsoft Office Outlook</Application>
  <DocSecurity>0</DocSecurity>
  <Lines>0</Lines>
  <Paragraphs>0</Paragraphs>
  <ScaleCrop>false</ScaleCrop>
  <Company>Правительство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"ОЗЕРСКИЙ РАЙОН"</dc:title>
  <dc:subject/>
  <dc:creator>mitroshin</dc:creator>
  <cp:keywords/>
  <dc:description/>
  <cp:lastModifiedBy>Администрация</cp:lastModifiedBy>
  <cp:revision>4</cp:revision>
  <cp:lastPrinted>2016-06-08T10:00:00Z</cp:lastPrinted>
  <dcterms:created xsi:type="dcterms:W3CDTF">2016-08-13T01:15:00Z</dcterms:created>
  <dcterms:modified xsi:type="dcterms:W3CDTF">2016-08-13T06:26:00Z</dcterms:modified>
</cp:coreProperties>
</file>